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5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85"/>
      </w:tblGrid>
      <w:tr w:rsidR="00B74F76" w14:paraId="5B13A4B1" w14:textId="77777777" w:rsidTr="0048051F">
        <w:trPr>
          <w:trHeight w:val="558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CB9B" w14:textId="77134CA1" w:rsidR="00B74F76" w:rsidRPr="00D80CD7" w:rsidRDefault="00E045D1" w:rsidP="0048051F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E045D1">
              <w:rPr>
                <w:rFonts w:asciiTheme="minorHAnsi" w:hAnsiTheme="minorHAnsi" w:cstheme="minorHAnsi"/>
                <w:b/>
                <w:bCs/>
                <w:color w:val="EE0000"/>
                <w:sz w:val="36"/>
                <w:szCs w:val="36"/>
              </w:rPr>
              <w:t>Correction é</w:t>
            </w:r>
            <w:r w:rsidR="006B7782" w:rsidRPr="00E045D1">
              <w:rPr>
                <w:rFonts w:asciiTheme="minorHAnsi" w:hAnsiTheme="minorHAnsi" w:cstheme="minorHAnsi"/>
                <w:b/>
                <w:bCs/>
                <w:color w:val="EE0000"/>
                <w:sz w:val="36"/>
                <w:szCs w:val="36"/>
              </w:rPr>
              <w:t>valuation diagnostique : trigonométrie</w:t>
            </w:r>
          </w:p>
        </w:tc>
      </w:tr>
    </w:tbl>
    <w:p w14:paraId="1BA1FAA9" w14:textId="6610BEEE" w:rsidR="00B74F76" w:rsidRPr="0048051F" w:rsidRDefault="00B74F76">
      <w:pPr>
        <w:pStyle w:val="Standard"/>
        <w:rPr>
          <w:rFonts w:ascii="Times New Roman" w:hAnsi="Times New Roman" w:cs="Times New Roman"/>
        </w:rPr>
      </w:pPr>
    </w:p>
    <w:p w14:paraId="53D174C9" w14:textId="5D97BD86" w:rsidR="0048051F" w:rsidRPr="00D80CD7" w:rsidRDefault="0048051F" w:rsidP="0048051F">
      <w:pPr>
        <w:pStyle w:val="Standard"/>
        <w:spacing w:after="0" w:line="240" w:lineRule="auto"/>
        <w:rPr>
          <w:rFonts w:asciiTheme="minorHAnsi" w:hAnsiTheme="minorHAnsi" w:cstheme="minorHAnsi"/>
          <w:b/>
          <w:bCs/>
        </w:rPr>
      </w:pPr>
      <w:r w:rsidRPr="00D80CD7">
        <w:rPr>
          <w:rFonts w:asciiTheme="minorHAnsi" w:hAnsiTheme="minorHAnsi" w:cstheme="minorHAnsi"/>
          <w:b/>
          <w:bCs/>
          <w:u w:val="single"/>
        </w:rPr>
        <w:t>Exercice 1</w:t>
      </w:r>
      <w:r w:rsidRPr="00D80CD7">
        <w:rPr>
          <w:rFonts w:asciiTheme="minorHAnsi" w:hAnsiTheme="minorHAnsi" w:cstheme="minorHAnsi"/>
          <w:b/>
          <w:bCs/>
        </w:rPr>
        <w:t> :</w:t>
      </w:r>
    </w:p>
    <w:p w14:paraId="6D77704F" w14:textId="6CF33B6E" w:rsidR="00C16283" w:rsidRPr="00D80CD7" w:rsidRDefault="00C16283" w:rsidP="0048051F">
      <w:pPr>
        <w:pStyle w:val="Standard"/>
        <w:spacing w:after="0" w:line="240" w:lineRule="auto"/>
        <w:rPr>
          <w:rFonts w:asciiTheme="minorHAnsi" w:hAnsiTheme="minorHAnsi" w:cstheme="minorHAnsi"/>
          <w:b/>
          <w:bCs/>
        </w:rPr>
      </w:pPr>
    </w:p>
    <w:p w14:paraId="4F17AFA3" w14:textId="64F7EFB1" w:rsidR="00C16283" w:rsidRPr="00D80CD7" w:rsidRDefault="00C16283" w:rsidP="00310F22">
      <w:pPr>
        <w:pStyle w:val="Standard"/>
        <w:spacing w:after="0" w:line="240" w:lineRule="auto"/>
        <w:rPr>
          <w:rFonts w:asciiTheme="minorHAnsi" w:hAnsiTheme="minorHAnsi" w:cstheme="minorHAnsi"/>
        </w:rPr>
      </w:pPr>
      <w:r w:rsidRPr="00D80CD7">
        <w:rPr>
          <w:rFonts w:asciiTheme="minorHAnsi" w:hAnsiTheme="minorHAnsi" w:cstheme="minorHAnsi"/>
        </w:rPr>
        <w:t xml:space="preserve">Placer sur la droite les points A, B et C d’abscisses respectives 5, -4 et </w:t>
      </w:r>
      <w:r w:rsidRPr="00D80CD7">
        <w:rPr>
          <w:rFonts w:asciiTheme="minorHAnsi" w:hAnsiTheme="minorHAnsi" w:cstheme="minorHAnsi"/>
        </w:rPr>
        <w:sym w:font="Symbol" w:char="F070"/>
      </w:r>
      <w:r w:rsidRPr="00D80CD7">
        <w:rPr>
          <w:rFonts w:asciiTheme="minorHAnsi" w:hAnsiTheme="minorHAnsi" w:cstheme="minorHAnsi"/>
        </w:rPr>
        <w:t>.</w:t>
      </w:r>
    </w:p>
    <w:p w14:paraId="031A8831" w14:textId="373E7D5C" w:rsidR="0048051F" w:rsidRPr="00D80CD7" w:rsidRDefault="0048051F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</w:p>
    <w:p w14:paraId="48778323" w14:textId="1497C999" w:rsidR="0048051F" w:rsidRDefault="0048051F" w:rsidP="0048051F">
      <w:pPr>
        <w:pStyle w:val="Standard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6A4952AA" wp14:editId="75D6B852">
                <wp:simplePos x="0" y="0"/>
                <wp:positionH relativeFrom="column">
                  <wp:posOffset>247734</wp:posOffset>
                </wp:positionH>
                <wp:positionV relativeFrom="paragraph">
                  <wp:posOffset>98947</wp:posOffset>
                </wp:positionV>
                <wp:extent cx="6153150" cy="174303"/>
                <wp:effectExtent l="0" t="0" r="38100" b="35560"/>
                <wp:wrapNone/>
                <wp:docPr id="853498318" name="Groupe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3150" cy="174303"/>
                          <a:chOff x="0" y="0"/>
                          <a:chExt cx="6153150" cy="144780"/>
                        </a:xfrm>
                      </wpg:grpSpPr>
                      <wps:wsp>
                        <wps:cNvPr id="1283234879" name="Connecteur droit 2"/>
                        <wps:cNvCnPr/>
                        <wps:spPr>
                          <a:xfrm>
                            <a:off x="0" y="72172"/>
                            <a:ext cx="615315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7418645" name="Connecteur droit 3"/>
                        <wps:cNvCnPr/>
                        <wps:spPr>
                          <a:xfrm>
                            <a:off x="362538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1164714" name="Connecteur droit 4"/>
                        <wps:cNvCnPr/>
                        <wps:spPr>
                          <a:xfrm>
                            <a:off x="543806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5252025" name="Connecteur droit 5"/>
                        <wps:cNvCnPr/>
                        <wps:spPr>
                          <a:xfrm>
                            <a:off x="39879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0915774" name="Connecteur droit 6"/>
                        <wps:cNvCnPr/>
                        <wps:spPr>
                          <a:xfrm>
                            <a:off x="435045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5310706" name="Connecteur droit 7"/>
                        <wps:cNvCnPr/>
                        <wps:spPr>
                          <a:xfrm>
                            <a:off x="47129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589156" name="Connecteur droit 8"/>
                        <wps:cNvCnPr/>
                        <wps:spPr>
                          <a:xfrm>
                            <a:off x="50755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1984771" name="Connecteur droit 9"/>
                        <wps:cNvCnPr/>
                        <wps:spPr>
                          <a:xfrm>
                            <a:off x="580060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9248978" name="Connecteur droit 10"/>
                        <wps:cNvCnPr/>
                        <wps:spPr>
                          <a:xfrm>
                            <a:off x="61631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8526506" name="Connecteur droit 11"/>
                        <wps:cNvCnPr/>
                        <wps:spPr>
                          <a:xfrm>
                            <a:off x="65256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3149857" name="Connecteur droit 12"/>
                        <wps:cNvCnPr/>
                        <wps:spPr>
                          <a:xfrm>
                            <a:off x="68882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1988589" name="Connecteur droit 13"/>
                        <wps:cNvCnPr/>
                        <wps:spPr>
                          <a:xfrm>
                            <a:off x="725075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2575483" name="Connecteur droit 14"/>
                        <wps:cNvCnPr/>
                        <wps:spPr>
                          <a:xfrm>
                            <a:off x="906344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078189" name="Connecteur droit 15"/>
                        <wps:cNvCnPr/>
                        <wps:spPr>
                          <a:xfrm>
                            <a:off x="76132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2449789" name="Connecteur droit 16"/>
                        <wps:cNvCnPr/>
                        <wps:spPr>
                          <a:xfrm>
                            <a:off x="79758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9030793" name="Connecteur droit 17"/>
                        <wps:cNvCnPr/>
                        <wps:spPr>
                          <a:xfrm>
                            <a:off x="83383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7763289" name="Connecteur droit 18"/>
                        <wps:cNvCnPr/>
                        <wps:spPr>
                          <a:xfrm>
                            <a:off x="870090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937653" name="Connecteur droit 19"/>
                        <wps:cNvCnPr/>
                        <wps:spPr>
                          <a:xfrm>
                            <a:off x="94259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2850950" name="Connecteur droit 20"/>
                        <wps:cNvCnPr/>
                        <wps:spPr>
                          <a:xfrm>
                            <a:off x="97885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8294306" name="Connecteur droit 21"/>
                        <wps:cNvCnPr/>
                        <wps:spPr>
                          <a:xfrm>
                            <a:off x="1015105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5212685" name="Connecteur droit 22"/>
                        <wps:cNvCnPr/>
                        <wps:spPr>
                          <a:xfrm>
                            <a:off x="105135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718175" name="Connecteur droit 23"/>
                        <wps:cNvCnPr/>
                        <wps:spPr>
                          <a:xfrm>
                            <a:off x="1087613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0975869" name="Connecteur droit 24"/>
                        <wps:cNvCnPr/>
                        <wps:spPr>
                          <a:xfrm>
                            <a:off x="1268881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8986271" name="Connecteur droit 25"/>
                        <wps:cNvCnPr/>
                        <wps:spPr>
                          <a:xfrm>
                            <a:off x="112386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8445548" name="Connecteur droit 26"/>
                        <wps:cNvCnPr/>
                        <wps:spPr>
                          <a:xfrm>
                            <a:off x="1160120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7813422" name="Connecteur droit 27"/>
                        <wps:cNvCnPr/>
                        <wps:spPr>
                          <a:xfrm>
                            <a:off x="119637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4339569" name="Connecteur droit 28"/>
                        <wps:cNvCnPr/>
                        <wps:spPr>
                          <a:xfrm>
                            <a:off x="123262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8889628" name="Connecteur droit 29"/>
                        <wps:cNvCnPr/>
                        <wps:spPr>
                          <a:xfrm>
                            <a:off x="1305135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0728133" name="Connecteur droit 30"/>
                        <wps:cNvCnPr/>
                        <wps:spPr>
                          <a:xfrm>
                            <a:off x="134138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1665182" name="Connecteur droit 31"/>
                        <wps:cNvCnPr/>
                        <wps:spPr>
                          <a:xfrm>
                            <a:off x="137764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8317994" name="Connecteur droit 32"/>
                        <wps:cNvCnPr/>
                        <wps:spPr>
                          <a:xfrm>
                            <a:off x="141389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7846550" name="Connecteur droit 33"/>
                        <wps:cNvCnPr/>
                        <wps:spPr>
                          <a:xfrm>
                            <a:off x="1446122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1079485" name="Connecteur droit 34"/>
                        <wps:cNvCnPr/>
                        <wps:spPr>
                          <a:xfrm>
                            <a:off x="1627391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6369004" name="Connecteur droit 35"/>
                        <wps:cNvCnPr/>
                        <wps:spPr>
                          <a:xfrm>
                            <a:off x="148237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3513837" name="Connecteur droit 36"/>
                        <wps:cNvCnPr/>
                        <wps:spPr>
                          <a:xfrm>
                            <a:off x="151862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449741" name="Connecteur droit 37"/>
                        <wps:cNvCnPr/>
                        <wps:spPr>
                          <a:xfrm>
                            <a:off x="155488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28356" name="Connecteur droit 38"/>
                        <wps:cNvCnPr/>
                        <wps:spPr>
                          <a:xfrm>
                            <a:off x="159113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5110353" name="Connecteur droit 39"/>
                        <wps:cNvCnPr/>
                        <wps:spPr>
                          <a:xfrm>
                            <a:off x="166364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2214299" name="Connecteur droit 40"/>
                        <wps:cNvCnPr/>
                        <wps:spPr>
                          <a:xfrm>
                            <a:off x="169989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5250143" name="Connecteur droit 41"/>
                        <wps:cNvCnPr/>
                        <wps:spPr>
                          <a:xfrm>
                            <a:off x="173615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0443252" name="Connecteur droit 42"/>
                        <wps:cNvCnPr/>
                        <wps:spPr>
                          <a:xfrm>
                            <a:off x="177240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9964416" name="Connecteur droit 43"/>
                        <wps:cNvCnPr/>
                        <wps:spPr>
                          <a:xfrm>
                            <a:off x="1808659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7419295" name="Connecteur droit 44"/>
                        <wps:cNvCnPr/>
                        <wps:spPr>
                          <a:xfrm>
                            <a:off x="1989928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4330574" name="Connecteur droit 45"/>
                        <wps:cNvCnPr/>
                        <wps:spPr>
                          <a:xfrm>
                            <a:off x="184491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1122739" name="Connecteur droit 46"/>
                        <wps:cNvCnPr/>
                        <wps:spPr>
                          <a:xfrm>
                            <a:off x="188116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4859435" name="Connecteur droit 47"/>
                        <wps:cNvCnPr/>
                        <wps:spPr>
                          <a:xfrm>
                            <a:off x="191742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8261438" name="Connecteur droit 48"/>
                        <wps:cNvCnPr/>
                        <wps:spPr>
                          <a:xfrm>
                            <a:off x="195367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49312" name="Connecteur droit 49"/>
                        <wps:cNvCnPr/>
                        <wps:spPr>
                          <a:xfrm>
                            <a:off x="202618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230201" name="Connecteur droit 50"/>
                        <wps:cNvCnPr/>
                        <wps:spPr>
                          <a:xfrm>
                            <a:off x="206243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2456510" name="Connecteur droit 51"/>
                        <wps:cNvCnPr/>
                        <wps:spPr>
                          <a:xfrm>
                            <a:off x="209868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1357310" name="Connecteur droit 52"/>
                        <wps:cNvCnPr/>
                        <wps:spPr>
                          <a:xfrm>
                            <a:off x="213494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8217380" name="Connecteur droit 53"/>
                        <wps:cNvCnPr/>
                        <wps:spPr>
                          <a:xfrm>
                            <a:off x="2171197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9098426" name="Connecteur droit 54"/>
                        <wps:cNvCnPr/>
                        <wps:spPr>
                          <a:xfrm>
                            <a:off x="2352465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6873078" name="Connecteur droit 55"/>
                        <wps:cNvCnPr/>
                        <wps:spPr>
                          <a:xfrm>
                            <a:off x="220745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7301192" name="Connecteur droit 56"/>
                        <wps:cNvCnPr/>
                        <wps:spPr>
                          <a:xfrm>
                            <a:off x="224370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7015717" name="Connecteur droit 57"/>
                        <wps:cNvCnPr/>
                        <wps:spPr>
                          <a:xfrm>
                            <a:off x="227995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8345397" name="Connecteur droit 58"/>
                        <wps:cNvCnPr/>
                        <wps:spPr>
                          <a:xfrm>
                            <a:off x="231621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326633" name="Connecteur droit 59"/>
                        <wps:cNvCnPr/>
                        <wps:spPr>
                          <a:xfrm>
                            <a:off x="238871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867354" name="Connecteur droit 60"/>
                        <wps:cNvCnPr/>
                        <wps:spPr>
                          <a:xfrm>
                            <a:off x="242497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9680064" name="Connecteur droit 61"/>
                        <wps:cNvCnPr/>
                        <wps:spPr>
                          <a:xfrm>
                            <a:off x="246122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5125287" name="Connecteur droit 62"/>
                        <wps:cNvCnPr/>
                        <wps:spPr>
                          <a:xfrm>
                            <a:off x="2497480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2691" name="Connecteur droit 63"/>
                        <wps:cNvCnPr/>
                        <wps:spPr>
                          <a:xfrm>
                            <a:off x="2533734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3331871" name="Connecteur droit 64"/>
                        <wps:cNvCnPr/>
                        <wps:spPr>
                          <a:xfrm>
                            <a:off x="2715003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4992413" name="Connecteur droit 65"/>
                        <wps:cNvCnPr/>
                        <wps:spPr>
                          <a:xfrm>
                            <a:off x="256998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7401492" name="Connecteur droit 66"/>
                        <wps:cNvCnPr/>
                        <wps:spPr>
                          <a:xfrm>
                            <a:off x="260624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8980056" name="Connecteur droit 67"/>
                        <wps:cNvCnPr/>
                        <wps:spPr>
                          <a:xfrm>
                            <a:off x="2642495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4716797" name="Connecteur droit 68"/>
                        <wps:cNvCnPr/>
                        <wps:spPr>
                          <a:xfrm>
                            <a:off x="267874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2160419" name="Connecteur droit 69"/>
                        <wps:cNvCnPr/>
                        <wps:spPr>
                          <a:xfrm>
                            <a:off x="275125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6253197" name="Connecteur droit 70"/>
                        <wps:cNvCnPr/>
                        <wps:spPr>
                          <a:xfrm>
                            <a:off x="2787510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1281484" name="Connecteur droit 71"/>
                        <wps:cNvCnPr/>
                        <wps:spPr>
                          <a:xfrm>
                            <a:off x="282376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1314287" name="Connecteur droit 72"/>
                        <wps:cNvCnPr/>
                        <wps:spPr>
                          <a:xfrm>
                            <a:off x="286001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3703961" name="Connecteur droit 73"/>
                        <wps:cNvCnPr/>
                        <wps:spPr>
                          <a:xfrm>
                            <a:off x="2896272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8030813" name="Connecteur droit 74"/>
                        <wps:cNvCnPr/>
                        <wps:spPr>
                          <a:xfrm>
                            <a:off x="3077540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3345666" name="Connecteur droit 75"/>
                        <wps:cNvCnPr/>
                        <wps:spPr>
                          <a:xfrm>
                            <a:off x="2932525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9846996" name="Connecteur droit 76"/>
                        <wps:cNvCnPr/>
                        <wps:spPr>
                          <a:xfrm>
                            <a:off x="296877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8360495" name="Connecteur droit 77"/>
                        <wps:cNvCnPr/>
                        <wps:spPr>
                          <a:xfrm>
                            <a:off x="300503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7581449" name="Connecteur droit 78"/>
                        <wps:cNvCnPr/>
                        <wps:spPr>
                          <a:xfrm>
                            <a:off x="304128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5434181" name="Connecteur droit 79"/>
                        <wps:cNvCnPr/>
                        <wps:spPr>
                          <a:xfrm>
                            <a:off x="311379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260066" name="Connecteur droit 80"/>
                        <wps:cNvCnPr/>
                        <wps:spPr>
                          <a:xfrm>
                            <a:off x="315004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3730128" name="Connecteur droit 81"/>
                        <wps:cNvCnPr/>
                        <wps:spPr>
                          <a:xfrm>
                            <a:off x="318630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9830869" name="Connecteur droit 82"/>
                        <wps:cNvCnPr/>
                        <wps:spPr>
                          <a:xfrm>
                            <a:off x="3222555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0228372" name="Connecteur droit 83"/>
                        <wps:cNvCnPr/>
                        <wps:spPr>
                          <a:xfrm>
                            <a:off x="3258809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1204758" name="Connecteur droit 84"/>
                        <wps:cNvCnPr/>
                        <wps:spPr>
                          <a:xfrm>
                            <a:off x="3440078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8247277" name="Connecteur droit 85"/>
                        <wps:cNvCnPr/>
                        <wps:spPr>
                          <a:xfrm>
                            <a:off x="329506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69173" name="Connecteur droit 86"/>
                        <wps:cNvCnPr/>
                        <wps:spPr>
                          <a:xfrm>
                            <a:off x="333131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655711" name="Connecteur droit 87"/>
                        <wps:cNvCnPr/>
                        <wps:spPr>
                          <a:xfrm>
                            <a:off x="3367570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3600841" name="Connecteur droit 88"/>
                        <wps:cNvCnPr/>
                        <wps:spPr>
                          <a:xfrm>
                            <a:off x="340382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6621687" name="Connecteur droit 89"/>
                        <wps:cNvCnPr/>
                        <wps:spPr>
                          <a:xfrm>
                            <a:off x="347633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3337009" name="Connecteur droit 90"/>
                        <wps:cNvCnPr/>
                        <wps:spPr>
                          <a:xfrm>
                            <a:off x="3512585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5522340" name="Connecteur droit 91"/>
                        <wps:cNvCnPr/>
                        <wps:spPr>
                          <a:xfrm>
                            <a:off x="354883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3368254" name="Connecteur droit 92"/>
                        <wps:cNvCnPr/>
                        <wps:spPr>
                          <a:xfrm>
                            <a:off x="358509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6028811" name="Connecteur droit 93"/>
                        <wps:cNvCnPr/>
                        <wps:spPr>
                          <a:xfrm>
                            <a:off x="3621347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7424617" name="Connecteur droit 94"/>
                        <wps:cNvCnPr/>
                        <wps:spPr>
                          <a:xfrm>
                            <a:off x="3802615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5786655" name="Connecteur droit 95"/>
                        <wps:cNvCnPr/>
                        <wps:spPr>
                          <a:xfrm>
                            <a:off x="3657600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8692643" name="Connecteur droit 96"/>
                        <wps:cNvCnPr/>
                        <wps:spPr>
                          <a:xfrm>
                            <a:off x="369385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4332418" name="Connecteur droit 97"/>
                        <wps:cNvCnPr/>
                        <wps:spPr>
                          <a:xfrm>
                            <a:off x="373010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778733" name="Connecteur droit 98"/>
                        <wps:cNvCnPr/>
                        <wps:spPr>
                          <a:xfrm>
                            <a:off x="376636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0494294" name="Connecteur droit 99"/>
                        <wps:cNvCnPr/>
                        <wps:spPr>
                          <a:xfrm>
                            <a:off x="383886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3062502" name="Connecteur droit 100"/>
                        <wps:cNvCnPr/>
                        <wps:spPr>
                          <a:xfrm>
                            <a:off x="387512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7295312" name="Connecteur droit 101"/>
                        <wps:cNvCnPr/>
                        <wps:spPr>
                          <a:xfrm>
                            <a:off x="391137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1590080" name="Connecteur droit 102"/>
                        <wps:cNvCnPr/>
                        <wps:spPr>
                          <a:xfrm>
                            <a:off x="394360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6540506" name="Connecteur droit 103"/>
                        <wps:cNvCnPr/>
                        <wps:spPr>
                          <a:xfrm>
                            <a:off x="3979856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2336941" name="Connecteur droit 104"/>
                        <wps:cNvCnPr/>
                        <wps:spPr>
                          <a:xfrm>
                            <a:off x="4161125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3528991" name="Connecteur droit 105"/>
                        <wps:cNvCnPr/>
                        <wps:spPr>
                          <a:xfrm>
                            <a:off x="4016110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675652" name="Connecteur droit 106"/>
                        <wps:cNvCnPr/>
                        <wps:spPr>
                          <a:xfrm>
                            <a:off x="405236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5133785" name="Connecteur droit 107"/>
                        <wps:cNvCnPr/>
                        <wps:spPr>
                          <a:xfrm>
                            <a:off x="408861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6759731" name="Connecteur droit 108"/>
                        <wps:cNvCnPr/>
                        <wps:spPr>
                          <a:xfrm>
                            <a:off x="412487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4039265" name="Connecteur droit 109"/>
                        <wps:cNvCnPr/>
                        <wps:spPr>
                          <a:xfrm>
                            <a:off x="419737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9643011" name="Connecteur droit 110"/>
                        <wps:cNvCnPr/>
                        <wps:spPr>
                          <a:xfrm>
                            <a:off x="423363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9420053" name="Connecteur droit 111"/>
                        <wps:cNvCnPr/>
                        <wps:spPr>
                          <a:xfrm>
                            <a:off x="426988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1172745" name="Connecteur droit 112"/>
                        <wps:cNvCnPr/>
                        <wps:spPr>
                          <a:xfrm>
                            <a:off x="430613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00567" name="Connecteur droit 113"/>
                        <wps:cNvCnPr/>
                        <wps:spPr>
                          <a:xfrm>
                            <a:off x="4342393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1275091" name="Connecteur droit 114"/>
                        <wps:cNvCnPr/>
                        <wps:spPr>
                          <a:xfrm>
                            <a:off x="4523662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2570405" name="Connecteur droit 115"/>
                        <wps:cNvCnPr/>
                        <wps:spPr>
                          <a:xfrm>
                            <a:off x="437864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7914502" name="Connecteur droit 116"/>
                        <wps:cNvCnPr/>
                        <wps:spPr>
                          <a:xfrm>
                            <a:off x="441490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685299" name="Connecteur droit 117"/>
                        <wps:cNvCnPr/>
                        <wps:spPr>
                          <a:xfrm>
                            <a:off x="445115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6528033" name="Connecteur droit 118"/>
                        <wps:cNvCnPr/>
                        <wps:spPr>
                          <a:xfrm>
                            <a:off x="448740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9107061" name="Connecteur droit 119"/>
                        <wps:cNvCnPr/>
                        <wps:spPr>
                          <a:xfrm>
                            <a:off x="455991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9423343" name="Connecteur droit 120"/>
                        <wps:cNvCnPr/>
                        <wps:spPr>
                          <a:xfrm>
                            <a:off x="459616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5107740" name="Connecteur droit 121"/>
                        <wps:cNvCnPr/>
                        <wps:spPr>
                          <a:xfrm>
                            <a:off x="463242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059585" name="Connecteur droit 122"/>
                        <wps:cNvCnPr/>
                        <wps:spPr>
                          <a:xfrm>
                            <a:off x="466867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0933369" name="Connecteur droit 123"/>
                        <wps:cNvCnPr/>
                        <wps:spPr>
                          <a:xfrm>
                            <a:off x="4704931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7622009" name="Connecteur droit 124"/>
                        <wps:cNvCnPr/>
                        <wps:spPr>
                          <a:xfrm>
                            <a:off x="4886199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6734293" name="Connecteur droit 125"/>
                        <wps:cNvCnPr/>
                        <wps:spPr>
                          <a:xfrm>
                            <a:off x="474118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8002351" name="Connecteur droit 126"/>
                        <wps:cNvCnPr/>
                        <wps:spPr>
                          <a:xfrm>
                            <a:off x="477743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5006058" name="Connecteur droit 127"/>
                        <wps:cNvCnPr/>
                        <wps:spPr>
                          <a:xfrm>
                            <a:off x="481369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5257522" name="Connecteur droit 128"/>
                        <wps:cNvCnPr/>
                        <wps:spPr>
                          <a:xfrm>
                            <a:off x="484994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865178" name="Connecteur droit 129"/>
                        <wps:cNvCnPr/>
                        <wps:spPr>
                          <a:xfrm>
                            <a:off x="492245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9118411" name="Connecteur droit 130"/>
                        <wps:cNvCnPr/>
                        <wps:spPr>
                          <a:xfrm>
                            <a:off x="495870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3980985" name="Connecteur droit 131"/>
                        <wps:cNvCnPr/>
                        <wps:spPr>
                          <a:xfrm>
                            <a:off x="499496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459623" name="Connecteur droit 132"/>
                        <wps:cNvCnPr/>
                        <wps:spPr>
                          <a:xfrm>
                            <a:off x="503121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1962062" name="Connecteur droit 133"/>
                        <wps:cNvCnPr/>
                        <wps:spPr>
                          <a:xfrm>
                            <a:off x="5067468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733664" name="Connecteur droit 134"/>
                        <wps:cNvCnPr/>
                        <wps:spPr>
                          <a:xfrm>
                            <a:off x="5248737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2519724" name="Connecteur droit 135"/>
                        <wps:cNvCnPr/>
                        <wps:spPr>
                          <a:xfrm>
                            <a:off x="510372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2367822" name="Connecteur droit 136"/>
                        <wps:cNvCnPr/>
                        <wps:spPr>
                          <a:xfrm>
                            <a:off x="513997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314737" name="Connecteur droit 137"/>
                        <wps:cNvCnPr/>
                        <wps:spPr>
                          <a:xfrm>
                            <a:off x="517622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2883777" name="Connecteur droit 138"/>
                        <wps:cNvCnPr/>
                        <wps:spPr>
                          <a:xfrm>
                            <a:off x="521248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703136" name="Connecteur droit 139"/>
                        <wps:cNvCnPr/>
                        <wps:spPr>
                          <a:xfrm>
                            <a:off x="528499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6182578" name="Connecteur droit 140"/>
                        <wps:cNvCnPr/>
                        <wps:spPr>
                          <a:xfrm>
                            <a:off x="532124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9835524" name="Connecteur droit 141"/>
                        <wps:cNvCnPr/>
                        <wps:spPr>
                          <a:xfrm>
                            <a:off x="535749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3568882" name="Connecteur droit 142"/>
                        <wps:cNvCnPr/>
                        <wps:spPr>
                          <a:xfrm>
                            <a:off x="539375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3197976" name="Connecteur droit 143"/>
                        <wps:cNvCnPr/>
                        <wps:spPr>
                          <a:xfrm>
                            <a:off x="5430006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8649495" name="Connecteur droit 144"/>
                        <wps:cNvCnPr/>
                        <wps:spPr>
                          <a:xfrm>
                            <a:off x="5611274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3612648" name="Connecteur droit 145"/>
                        <wps:cNvCnPr/>
                        <wps:spPr>
                          <a:xfrm>
                            <a:off x="546625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8406024" name="Connecteur droit 146"/>
                        <wps:cNvCnPr/>
                        <wps:spPr>
                          <a:xfrm>
                            <a:off x="550251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6950462" name="Connecteur droit 147"/>
                        <wps:cNvCnPr/>
                        <wps:spPr>
                          <a:xfrm>
                            <a:off x="553876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5607097" name="Connecteur droit 148"/>
                        <wps:cNvCnPr/>
                        <wps:spPr>
                          <a:xfrm>
                            <a:off x="557502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6756532" name="Connecteur droit 149"/>
                        <wps:cNvCnPr/>
                        <wps:spPr>
                          <a:xfrm>
                            <a:off x="564752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7813360" name="Connecteur droit 150"/>
                        <wps:cNvCnPr/>
                        <wps:spPr>
                          <a:xfrm>
                            <a:off x="568378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3073940" name="Connecteur droit 151"/>
                        <wps:cNvCnPr/>
                        <wps:spPr>
                          <a:xfrm>
                            <a:off x="572003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9980537" name="Connecteur droit 152"/>
                        <wps:cNvCnPr/>
                        <wps:spPr>
                          <a:xfrm>
                            <a:off x="575628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4342829" name="Connecteur droit 153"/>
                        <wps:cNvCnPr/>
                        <wps:spPr>
                          <a:xfrm>
                            <a:off x="5792543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FAD846" id="Groupe 154" o:spid="_x0000_s1026" style="position:absolute;margin-left:19.5pt;margin-top:7.8pt;width:484.5pt;height:13.7pt;z-index:251807744;mso-height-relative:margin" coordsize="61531,1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">
                <v:line id="Connecteur droit 2" o:spid="_x0000_s1027" style="position:absolute;visibility:visible;mso-wrap-style:square" from="0,721" to="61531,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" strokeweight="1.5pt">
                  <v:stroke endarrow="open" joinstyle="miter"/>
                </v:line>
                <v:line id="Connecteur droit 3" o:spid="_x0000_s1028" style="position:absolute;visibility:visible;mso-wrap-style:square" from="3625,0" to="3625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" strokeweight=".8pt">
                  <v:stroke joinstyle="miter"/>
                </v:line>
                <v:line id="Connecteur droit 4" o:spid="_x0000_s1029" style="position:absolute;visibility:visible;mso-wrap-style:square" from="5438,362" to="5438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" strokeweight=".5pt">
                  <v:stroke joinstyle="miter"/>
                </v:line>
                <v:line id="Connecteur droit 5" o:spid="_x0000_s1030" style="position:absolute;visibility:visible;mso-wrap-style:square" from="3987,402" to="398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" strokeweight=".2pt">
                  <v:stroke joinstyle="miter"/>
                </v:line>
                <v:line id="Connecteur droit 6" o:spid="_x0000_s1031" style="position:absolute;visibility:visible;mso-wrap-style:square" from="4350,402" to="435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" strokeweight=".2pt">
                  <v:stroke joinstyle="miter"/>
                </v:line>
                <v:line id="Connecteur droit 7" o:spid="_x0000_s1032" style="position:absolute;visibility:visible;mso-wrap-style:square" from="4712,402" to="471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" strokeweight=".2pt">
                  <v:stroke joinstyle="miter"/>
                </v:line>
                <v:line id="Connecteur droit 8" o:spid="_x0000_s1033" style="position:absolute;visibility:visible;mso-wrap-style:square" from="5075,402" to="507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" strokeweight=".2pt">
                  <v:stroke joinstyle="miter"/>
                </v:line>
                <v:line id="Connecteur droit 9" o:spid="_x0000_s1034" style="position:absolute;visibility:visible;mso-wrap-style:square" from="5800,402" to="580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" strokeweight=".2pt">
                  <v:stroke joinstyle="miter"/>
                </v:line>
                <v:line id="Connecteur droit 10" o:spid="_x0000_s1035" style="position:absolute;visibility:visible;mso-wrap-style:square" from="6163,402" to="616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" strokeweight=".2pt">
                  <v:stroke joinstyle="miter"/>
                </v:line>
                <v:line id="Connecteur droit 11" o:spid="_x0000_s1036" style="position:absolute;visibility:visible;mso-wrap-style:square" from="6525,402" to="652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" strokeweight=".2pt">
                  <v:stroke joinstyle="miter"/>
                </v:line>
                <v:line id="Connecteur droit 12" o:spid="_x0000_s1037" style="position:absolute;visibility:visible;mso-wrap-style:square" from="6888,402" to="688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" strokeweight=".2pt">
                  <v:stroke joinstyle="miter"/>
                </v:line>
                <v:line id="Connecteur droit 13" o:spid="_x0000_s1038" style="position:absolute;visibility:visible;mso-wrap-style:square" from="7250,0" to="7250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" strokeweight=".8pt">
                  <v:stroke joinstyle="miter"/>
                </v:line>
                <v:line id="Connecteur droit 14" o:spid="_x0000_s1039" style="position:absolute;visibility:visible;mso-wrap-style:square" from="9063,362" to="9063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" strokeweight=".5pt">
                  <v:stroke joinstyle="miter"/>
                </v:line>
                <v:line id="Connecteur droit 15" o:spid="_x0000_s1040" style="position:absolute;visibility:visible;mso-wrap-style:square" from="7613,402" to="761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" strokeweight=".2pt">
                  <v:stroke joinstyle="miter"/>
                </v:line>
                <v:line id="Connecteur droit 16" o:spid="_x0000_s1041" style="position:absolute;visibility:visible;mso-wrap-style:square" from="7975,402" to="797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" strokeweight=".2pt">
                  <v:stroke joinstyle="miter"/>
                </v:line>
                <v:line id="Connecteur droit 17" o:spid="_x0000_s1042" style="position:absolute;visibility:visible;mso-wrap-style:square" from="8338,402" to="833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" strokeweight=".2pt">
                  <v:stroke joinstyle="miter"/>
                </v:line>
                <v:line id="Connecteur droit 18" o:spid="_x0000_s1043" style="position:absolute;visibility:visible;mso-wrap-style:square" from="8700,402" to="870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" strokeweight=".2pt">
                  <v:stroke joinstyle="miter"/>
                </v:line>
                <v:line id="Connecteur droit 19" o:spid="_x0000_s1044" style="position:absolute;visibility:visible;mso-wrap-style:square" from="9425,402" to="942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" strokeweight=".2pt">
                  <v:stroke joinstyle="miter"/>
                </v:line>
                <v:line id="Connecteur droit 20" o:spid="_x0000_s1045" style="position:absolute;visibility:visible;mso-wrap-style:square" from="9788,402" to="978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" strokeweight=".2pt">
                  <v:stroke joinstyle="miter"/>
                </v:line>
                <v:line id="Connecteur droit 21" o:spid="_x0000_s1046" style="position:absolute;visibility:visible;mso-wrap-style:square" from="10151,402" to="1015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" strokeweight=".2pt">
                  <v:stroke joinstyle="miter"/>
                </v:line>
                <v:line id="Connecteur droit 22" o:spid="_x0000_s1047" style="position:absolute;visibility:visible;mso-wrap-style:square" from="10513,402" to="1051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" strokeweight=".2pt">
                  <v:stroke joinstyle="miter"/>
                </v:line>
                <v:line id="Connecteur droit 23" o:spid="_x0000_s1048" style="position:absolute;visibility:visible;mso-wrap-style:square" from="10876,0" to="10876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" strokeweight=".8pt">
                  <v:stroke joinstyle="miter"/>
                </v:line>
                <v:line id="Connecteur droit 24" o:spid="_x0000_s1049" style="position:absolute;visibility:visible;mso-wrap-style:square" from="12688,362" to="12688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" strokeweight=".5pt">
                  <v:stroke joinstyle="miter"/>
                </v:line>
                <v:line id="Connecteur droit 25" o:spid="_x0000_s1050" style="position:absolute;visibility:visible;mso-wrap-style:square" from="11238,402" to="1123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" strokeweight=".2pt">
                  <v:stroke joinstyle="miter"/>
                </v:line>
                <v:line id="Connecteur droit 26" o:spid="_x0000_s1051" style="position:absolute;visibility:visible;mso-wrap-style:square" from="11601,402" to="1160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" strokeweight=".2pt">
                  <v:stroke joinstyle="miter"/>
                </v:line>
                <v:line id="Connecteur droit 27" o:spid="_x0000_s1052" style="position:absolute;visibility:visible;mso-wrap-style:square" from="11963,402" to="1196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" strokeweight=".2pt">
                  <v:stroke joinstyle="miter"/>
                </v:line>
                <v:line id="Connecteur droit 28" o:spid="_x0000_s1053" style="position:absolute;visibility:visible;mso-wrap-style:square" from="12326,402" to="1232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" strokeweight=".2pt">
                  <v:stroke joinstyle="miter"/>
                </v:line>
                <v:line id="Connecteur droit 29" o:spid="_x0000_s1054" style="position:absolute;visibility:visible;mso-wrap-style:square" from="13051,402" to="1305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" strokeweight=".2pt">
                  <v:stroke joinstyle="miter"/>
                </v:line>
                <v:line id="Connecteur droit 30" o:spid="_x0000_s1055" style="position:absolute;visibility:visible;mso-wrap-style:square" from="13413,402" to="1341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" strokeweight=".2pt">
                  <v:stroke joinstyle="miter"/>
                </v:line>
                <v:line id="Connecteur droit 31" o:spid="_x0000_s1056" style="position:absolute;visibility:visible;mso-wrap-style:square" from="13776,402" to="1377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" strokeweight=".2pt">
                  <v:stroke joinstyle="miter"/>
                </v:line>
                <v:line id="Connecteur droit 32" o:spid="_x0000_s1057" style="position:absolute;visibility:visible;mso-wrap-style:square" from="14138,402" to="1413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" strokeweight=".2pt">
                  <v:stroke joinstyle="miter"/>
                </v:line>
                <v:line id="Connecteur droit 33" o:spid="_x0000_s1058" style="position:absolute;visibility:visible;mso-wrap-style:square" from="14461,0" to="14461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" strokeweight=".8pt">
                  <v:stroke joinstyle="miter"/>
                </v:line>
                <v:line id="Connecteur droit 34" o:spid="_x0000_s1059" style="position:absolute;visibility:visible;mso-wrap-style:square" from="16273,362" to="16273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" strokeweight=".5pt">
                  <v:stroke joinstyle="miter"/>
                </v:line>
                <v:line id="Connecteur droit 35" o:spid="_x0000_s1060" style="position:absolute;visibility:visible;mso-wrap-style:square" from="14823,402" to="1482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" strokeweight=".2pt">
                  <v:stroke joinstyle="miter"/>
                </v:line>
                <v:line id="Connecteur droit 36" o:spid="_x0000_s1061" style="position:absolute;visibility:visible;mso-wrap-style:square" from="15186,402" to="1518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" strokeweight=".2pt">
                  <v:stroke joinstyle="miter"/>
                </v:line>
                <v:line id="Connecteur droit 37" o:spid="_x0000_s1062" style="position:absolute;visibility:visible;mso-wrap-style:square" from="15548,402" to="1554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" strokeweight=".2pt">
                  <v:stroke joinstyle="miter"/>
                </v:line>
                <v:line id="Connecteur droit 38" o:spid="_x0000_s1063" style="position:absolute;visibility:visible;mso-wrap-style:square" from="15911,402" to="1591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" strokeweight=".2pt">
                  <v:stroke joinstyle="miter"/>
                </v:line>
                <v:line id="Connecteur droit 39" o:spid="_x0000_s1064" style="position:absolute;visibility:visible;mso-wrap-style:square" from="16636,402" to="1663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" strokeweight=".2pt">
                  <v:stroke joinstyle="miter"/>
                </v:line>
                <v:line id="Connecteur droit 40" o:spid="_x0000_s1065" style="position:absolute;visibility:visible;mso-wrap-style:square" from="16998,402" to="1699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" strokeweight=".2pt">
                  <v:stroke joinstyle="miter"/>
                </v:line>
                <v:line id="Connecteur droit 41" o:spid="_x0000_s1066" style="position:absolute;visibility:visible;mso-wrap-style:square" from="17361,402" to="1736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" strokeweight=".2pt">
                  <v:stroke joinstyle="miter"/>
                </v:line>
                <v:line id="Connecteur droit 42" o:spid="_x0000_s1067" style="position:absolute;visibility:visible;mso-wrap-style:square" from="17724,402" to="1772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" strokeweight=".2pt">
                  <v:stroke joinstyle="miter"/>
                </v:line>
                <v:line id="Connecteur droit 43" o:spid="_x0000_s1068" style="position:absolute;visibility:visible;mso-wrap-style:square" from="18086,0" to="18086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" strokeweight=".8pt">
                  <v:stroke joinstyle="miter"/>
                </v:line>
                <v:line id="Connecteur droit 44" o:spid="_x0000_s1069" style="position:absolute;visibility:visible;mso-wrap-style:square" from="19899,362" to="19899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" strokeweight=".5pt">
                  <v:stroke joinstyle="miter"/>
                </v:line>
                <v:line id="Connecteur droit 45" o:spid="_x0000_s1070" style="position:absolute;visibility:visible;mso-wrap-style:square" from="18449,402" to="1844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" strokeweight=".2pt">
                  <v:stroke joinstyle="miter"/>
                </v:line>
                <v:line id="Connecteur droit 46" o:spid="_x0000_s1071" style="position:absolute;visibility:visible;mso-wrap-style:square" from="18811,402" to="1881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" strokeweight=".2pt">
                  <v:stroke joinstyle="miter"/>
                </v:line>
                <v:line id="Connecteur droit 47" o:spid="_x0000_s1072" style="position:absolute;visibility:visible;mso-wrap-style:square" from="19174,402" to="1917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" strokeweight=".2pt">
                  <v:stroke joinstyle="miter"/>
                </v:line>
                <v:line id="Connecteur droit 48" o:spid="_x0000_s1073" style="position:absolute;visibility:visible;mso-wrap-style:square" from="19536,402" to="1953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" strokeweight=".2pt">
                  <v:stroke joinstyle="miter"/>
                </v:line>
                <v:line id="Connecteur droit 49" o:spid="_x0000_s1074" style="position:absolute;visibility:visible;mso-wrap-style:square" from="20261,402" to="2026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" strokeweight=".2pt">
                  <v:stroke joinstyle="miter"/>
                </v:line>
                <v:line id="Connecteur droit 50" o:spid="_x0000_s1075" style="position:absolute;visibility:visible;mso-wrap-style:square" from="20624,402" to="2062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" strokeweight=".2pt">
                  <v:stroke joinstyle="miter"/>
                </v:line>
                <v:line id="Connecteur droit 51" o:spid="_x0000_s1076" style="position:absolute;visibility:visible;mso-wrap-style:square" from="20986,402" to="2098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" strokeweight=".2pt">
                  <v:stroke joinstyle="miter"/>
                </v:line>
                <v:line id="Connecteur droit 52" o:spid="_x0000_s1077" style="position:absolute;visibility:visible;mso-wrap-style:square" from="21349,402" to="2134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" strokeweight=".2pt">
                  <v:stroke joinstyle="miter"/>
                </v:line>
                <v:line id="Connecteur droit 53" o:spid="_x0000_s1078" style="position:absolute;visibility:visible;mso-wrap-style:square" from="21711,0" to="21711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" strokeweight=".8pt">
                  <v:stroke joinstyle="miter"/>
                </v:line>
                <v:line id="Connecteur droit 54" o:spid="_x0000_s1079" style="position:absolute;visibility:visible;mso-wrap-style:square" from="23524,362" to="23524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" strokeweight=".5pt">
                  <v:stroke joinstyle="miter"/>
                </v:line>
                <v:line id="Connecteur droit 55" o:spid="_x0000_s1080" style="position:absolute;visibility:visible;mso-wrap-style:square" from="22074,402" to="2207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" strokeweight=".2pt">
                  <v:stroke joinstyle="miter"/>
                </v:line>
                <v:line id="Connecteur droit 56" o:spid="_x0000_s1081" style="position:absolute;visibility:visible;mso-wrap-style:square" from="22437,402" to="2243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" strokeweight=".2pt">
                  <v:stroke joinstyle="miter"/>
                </v:line>
                <v:line id="Connecteur droit 57" o:spid="_x0000_s1082" style="position:absolute;visibility:visible;mso-wrap-style:square" from="22799,402" to="2279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" strokeweight=".2pt">
                  <v:stroke joinstyle="miter"/>
                </v:line>
                <v:line id="Connecteur droit 58" o:spid="_x0000_s1083" style="position:absolute;visibility:visible;mso-wrap-style:square" from="23162,402" to="2316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" strokeweight=".2pt">
                  <v:stroke joinstyle="miter"/>
                </v:line>
                <v:line id="Connecteur droit 59" o:spid="_x0000_s1084" style="position:absolute;visibility:visible;mso-wrap-style:square" from="23887,402" to="2388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" strokeweight=".2pt">
                  <v:stroke joinstyle="miter"/>
                </v:line>
                <v:line id="Connecteur droit 60" o:spid="_x0000_s1085" style="position:absolute;visibility:visible;mso-wrap-style:square" from="24249,402" to="2424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" strokeweight=".2pt">
                  <v:stroke joinstyle="miter"/>
                </v:line>
                <v:line id="Connecteur droit 61" o:spid="_x0000_s1086" style="position:absolute;visibility:visible;mso-wrap-style:square" from="24612,402" to="2461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" strokeweight=".2pt">
                  <v:stroke joinstyle="miter"/>
                </v:line>
                <v:line id="Connecteur droit 62" o:spid="_x0000_s1087" style="position:absolute;visibility:visible;mso-wrap-style:square" from="24974,402" to="2497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" strokeweight=".2pt">
                  <v:stroke joinstyle="miter"/>
                </v:line>
                <v:line id="Connecteur droit 63" o:spid="_x0000_s1088" style="position:absolute;visibility:visible;mso-wrap-style:square" from="25337,0" to="25337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" strokeweight=".8pt">
                  <v:stroke joinstyle="miter"/>
                </v:line>
                <v:line id="Connecteur droit 64" o:spid="_x0000_s1089" style="position:absolute;visibility:visible;mso-wrap-style:square" from="27150,362" to="27150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" strokeweight=".5pt">
                  <v:stroke joinstyle="miter"/>
                </v:line>
                <v:line id="Connecteur droit 65" o:spid="_x0000_s1090" style="position:absolute;visibility:visible;mso-wrap-style:square" from="25699,402" to="2569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" strokeweight=".2pt">
                  <v:stroke joinstyle="miter"/>
                </v:line>
                <v:line id="Connecteur droit 66" o:spid="_x0000_s1091" style="position:absolute;visibility:visible;mso-wrap-style:square" from="26062,402" to="2606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" strokeweight=".2pt">
                  <v:stroke joinstyle="miter"/>
                </v:line>
                <v:line id="Connecteur droit 67" o:spid="_x0000_s1092" style="position:absolute;visibility:visible;mso-wrap-style:square" from="26424,402" to="2642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" strokeweight=".2pt">
                  <v:stroke joinstyle="miter"/>
                </v:line>
                <v:line id="Connecteur droit 68" o:spid="_x0000_s1093" style="position:absolute;visibility:visible;mso-wrap-style:square" from="26787,402" to="2678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" strokeweight=".2pt">
                  <v:stroke joinstyle="miter"/>
                </v:line>
                <v:line id="Connecteur droit 69" o:spid="_x0000_s1094" style="position:absolute;visibility:visible;mso-wrap-style:square" from="27512,402" to="2751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" strokeweight=".2pt">
                  <v:stroke joinstyle="miter"/>
                </v:line>
                <v:line id="Connecteur droit 70" o:spid="_x0000_s1095" style="position:absolute;visibility:visible;mso-wrap-style:square" from="27875,402" to="2787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" strokeweight=".2pt">
                  <v:stroke joinstyle="miter"/>
                </v:line>
                <v:line id="Connecteur droit 71" o:spid="_x0000_s1096" style="position:absolute;visibility:visible;mso-wrap-style:square" from="28237,402" to="2823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" strokeweight=".2pt">
                  <v:stroke joinstyle="miter"/>
                </v:line>
                <v:line id="Connecteur droit 72" o:spid="_x0000_s1097" style="position:absolute;visibility:visible;mso-wrap-style:square" from="28600,402" to="2860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" strokeweight=".2pt">
                  <v:stroke joinstyle="miter"/>
                </v:line>
                <v:line id="Connecteur droit 73" o:spid="_x0000_s1098" style="position:absolute;visibility:visible;mso-wrap-style:square" from="28962,0" to="28962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" strokeweight=".8pt">
                  <v:stroke joinstyle="miter"/>
                </v:line>
                <v:line id="Connecteur droit 74" o:spid="_x0000_s1099" style="position:absolute;visibility:visible;mso-wrap-style:square" from="30775,362" to="30775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" strokeweight=".5pt">
                  <v:stroke joinstyle="miter"/>
                </v:line>
                <v:line id="Connecteur droit 75" o:spid="_x0000_s1100" style="position:absolute;visibility:visible;mso-wrap-style:square" from="29325,402" to="2932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" strokeweight=".2pt">
                  <v:stroke joinstyle="miter"/>
                </v:line>
                <v:line id="Connecteur droit 76" o:spid="_x0000_s1101" style="position:absolute;visibility:visible;mso-wrap-style:square" from="29687,402" to="2968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" strokeweight=".2pt">
                  <v:stroke joinstyle="miter"/>
                </v:line>
                <v:line id="Connecteur droit 77" o:spid="_x0000_s1102" style="position:absolute;visibility:visible;mso-wrap-style:square" from="30050,402" to="3005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" strokeweight=".2pt">
                  <v:stroke joinstyle="miter"/>
                </v:line>
                <v:line id="Connecteur droit 78" o:spid="_x0000_s1103" style="position:absolute;visibility:visible;mso-wrap-style:square" from="30412,402" to="3041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" strokeweight=".2pt">
                  <v:stroke joinstyle="miter"/>
                </v:line>
                <v:line id="Connecteur droit 79" o:spid="_x0000_s1104" style="position:absolute;visibility:visible;mso-wrap-style:square" from="31137,402" to="3113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" strokeweight=".2pt">
                  <v:stroke joinstyle="miter"/>
                </v:line>
                <v:line id="Connecteur droit 80" o:spid="_x0000_s1105" style="position:absolute;visibility:visible;mso-wrap-style:square" from="31500,402" to="3150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" strokeweight=".2pt">
                  <v:stroke joinstyle="miter"/>
                </v:line>
                <v:line id="Connecteur droit 81" o:spid="_x0000_s1106" style="position:absolute;visibility:visible;mso-wrap-style:square" from="31863,402" to="3186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" strokeweight=".2pt">
                  <v:stroke joinstyle="miter"/>
                </v:line>
                <v:line id="Connecteur droit 82" o:spid="_x0000_s1107" style="position:absolute;visibility:visible;mso-wrap-style:square" from="32225,402" to="3222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" strokeweight=".2pt">
                  <v:stroke joinstyle="miter"/>
                </v:line>
                <v:line id="Connecteur droit 83" o:spid="_x0000_s1108" style="position:absolute;visibility:visible;mso-wrap-style:square" from="32588,0" to="32588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" strokeweight=".8pt">
                  <v:stroke joinstyle="miter"/>
                </v:line>
                <v:line id="Connecteur droit 84" o:spid="_x0000_s1109" style="position:absolute;visibility:visible;mso-wrap-style:square" from="34400,362" to="34400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" strokeweight=".5pt">
                  <v:stroke joinstyle="miter"/>
                </v:line>
                <v:line id="Connecteur droit 85" o:spid="_x0000_s1110" style="position:absolute;visibility:visible;mso-wrap-style:square" from="32950,402" to="3295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" strokeweight=".2pt">
                  <v:stroke joinstyle="miter"/>
                </v:line>
                <v:line id="Connecteur droit 86" o:spid="_x0000_s1111" style="position:absolute;visibility:visible;mso-wrap-style:square" from="33313,402" to="3331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" strokeweight=".2pt">
                  <v:stroke joinstyle="miter"/>
                </v:line>
                <v:line id="Connecteur droit 87" o:spid="_x0000_s1112" style="position:absolute;visibility:visible;mso-wrap-style:square" from="33675,402" to="3367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" strokeweight=".2pt">
                  <v:stroke joinstyle="miter"/>
                </v:line>
                <v:line id="Connecteur droit 88" o:spid="_x0000_s1113" style="position:absolute;visibility:visible;mso-wrap-style:square" from="34038,402" to="3403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" strokeweight=".2pt">
                  <v:stroke joinstyle="miter"/>
                </v:line>
                <v:line id="Connecteur droit 89" o:spid="_x0000_s1114" style="position:absolute;visibility:visible;mso-wrap-style:square" from="34763,402" to="3476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" strokeweight=".2pt">
                  <v:stroke joinstyle="miter"/>
                </v:line>
                <v:line id="Connecteur droit 90" o:spid="_x0000_s1115" style="position:absolute;visibility:visible;mso-wrap-style:square" from="35125,402" to="3512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" strokeweight=".2pt">
                  <v:stroke joinstyle="miter"/>
                </v:line>
                <v:line id="Connecteur droit 91" o:spid="_x0000_s1116" style="position:absolute;visibility:visible;mso-wrap-style:square" from="35488,402" to="3548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" strokeweight=".2pt">
                  <v:stroke joinstyle="miter"/>
                </v:line>
                <v:line id="Connecteur droit 92" o:spid="_x0000_s1117" style="position:absolute;visibility:visible;mso-wrap-style:square" from="35850,402" to="3585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" strokeweight=".2pt">
                  <v:stroke joinstyle="miter"/>
                </v:line>
                <v:line id="Connecteur droit 93" o:spid="_x0000_s1118" style="position:absolute;visibility:visible;mso-wrap-style:square" from="36213,0" to="36213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" strokeweight=".8pt">
                  <v:stroke joinstyle="miter"/>
                </v:line>
                <v:line id="Connecteur droit 94" o:spid="_x0000_s1119" style="position:absolute;visibility:visible;mso-wrap-style:square" from="38026,362" to="38026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" strokeweight=".5pt">
                  <v:stroke joinstyle="miter"/>
                </v:line>
                <v:line id="Connecteur droit 95" o:spid="_x0000_s1120" style="position:absolute;visibility:visible;mso-wrap-style:square" from="36576,402" to="3657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" strokeweight=".2pt">
                  <v:stroke joinstyle="miter"/>
                </v:line>
                <v:line id="Connecteur droit 96" o:spid="_x0000_s1121" style="position:absolute;visibility:visible;mso-wrap-style:square" from="36938,402" to="3693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" strokeweight=".2pt">
                  <v:stroke joinstyle="miter"/>
                </v:line>
                <v:line id="Connecteur droit 97" o:spid="_x0000_s1122" style="position:absolute;visibility:visible;mso-wrap-style:square" from="37301,402" to="3730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" strokeweight=".2pt">
                  <v:stroke joinstyle="miter"/>
                </v:line>
                <v:line id="Connecteur droit 98" o:spid="_x0000_s1123" style="position:absolute;visibility:visible;mso-wrap-style:square" from="37663,402" to="3766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" strokeweight=".2pt">
                  <v:stroke joinstyle="miter"/>
                </v:line>
                <v:line id="Connecteur droit 99" o:spid="_x0000_s1124" style="position:absolute;visibility:visible;mso-wrap-style:square" from="38388,402" to="3838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" strokeweight=".2pt">
                  <v:stroke joinstyle="miter"/>
                </v:line>
                <v:line id="Connecteur droit 100" o:spid="_x0000_s1125" style="position:absolute;visibility:visible;mso-wrap-style:square" from="38751,402" to="3875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" strokeweight=".2pt">
                  <v:stroke joinstyle="miter"/>
                </v:line>
                <v:line id="Connecteur droit 101" o:spid="_x0000_s1126" style="position:absolute;visibility:visible;mso-wrap-style:square" from="39113,402" to="3911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" strokeweight=".2pt">
                  <v:stroke joinstyle="miter"/>
                </v:line>
                <v:line id="Connecteur droit 102" o:spid="_x0000_s1127" style="position:absolute;visibility:visible;mso-wrap-style:square" from="39436,402" to="3943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" strokeweight=".2pt">
                  <v:stroke joinstyle="miter"/>
                </v:line>
                <v:line id="Connecteur droit 103" o:spid="_x0000_s1128" style="position:absolute;visibility:visible;mso-wrap-style:square" from="39798,0" to="39798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" strokeweight=".8pt">
                  <v:stroke joinstyle="miter"/>
                </v:line>
                <v:line id="Connecteur droit 104" o:spid="_x0000_s1129" style="position:absolute;visibility:visible;mso-wrap-style:square" from="41611,362" to="41611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" strokeweight=".5pt">
                  <v:stroke joinstyle="miter"/>
                </v:line>
                <v:line id="Connecteur droit 105" o:spid="_x0000_s1130" style="position:absolute;visibility:visible;mso-wrap-style:square" from="40161,402" to="4016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" strokeweight=".2pt">
                  <v:stroke joinstyle="miter"/>
                </v:line>
                <v:line id="Connecteur droit 106" o:spid="_x0000_s1131" style="position:absolute;visibility:visible;mso-wrap-style:square" from="40523,402" to="4052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" strokeweight=".2pt">
                  <v:stroke joinstyle="miter"/>
                </v:line>
                <v:line id="Connecteur droit 107" o:spid="_x0000_s1132" style="position:absolute;visibility:visible;mso-wrap-style:square" from="40886,402" to="4088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" strokeweight=".2pt">
                  <v:stroke joinstyle="miter"/>
                </v:line>
                <v:line id="Connecteur droit 108" o:spid="_x0000_s1133" style="position:absolute;visibility:visible;mso-wrap-style:square" from="41248,402" to="4124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" strokeweight=".2pt">
                  <v:stroke joinstyle="miter"/>
                </v:line>
                <v:line id="Connecteur droit 109" o:spid="_x0000_s1134" style="position:absolute;visibility:visible;mso-wrap-style:square" from="41973,402" to="4197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" strokeweight=".2pt">
                  <v:stroke joinstyle="miter"/>
                </v:line>
                <v:line id="Connecteur droit 110" o:spid="_x0000_s1135" style="position:absolute;visibility:visible;mso-wrap-style:square" from="42336,402" to="4233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" strokeweight=".2pt">
                  <v:stroke joinstyle="miter"/>
                </v:line>
                <v:line id="Connecteur droit 111" o:spid="_x0000_s1136" style="position:absolute;visibility:visible;mso-wrap-style:square" from="42698,402" to="4269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" strokeweight=".2pt">
                  <v:stroke joinstyle="miter"/>
                </v:line>
                <v:line id="Connecteur droit 112" o:spid="_x0000_s1137" style="position:absolute;visibility:visible;mso-wrap-style:square" from="43061,402" to="4306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" strokeweight=".2pt">
                  <v:stroke joinstyle="miter"/>
                </v:line>
                <v:line id="Connecteur droit 113" o:spid="_x0000_s1138" style="position:absolute;visibility:visible;mso-wrap-style:square" from="43423,0" to="43423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" strokeweight=".8pt">
                  <v:stroke joinstyle="miter"/>
                </v:line>
                <v:line id="Connecteur droit 114" o:spid="_x0000_s1139" style="position:absolute;visibility:visible;mso-wrap-style:square" from="45236,362" to="45236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" strokeweight=".5pt">
                  <v:stroke joinstyle="miter"/>
                </v:line>
                <v:line id="Connecteur droit 115" o:spid="_x0000_s1140" style="position:absolute;visibility:visible;mso-wrap-style:square" from="43786,402" to="4378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" strokeweight=".2pt">
                  <v:stroke joinstyle="miter"/>
                </v:line>
                <v:line id="Connecteur droit 116" o:spid="_x0000_s1141" style="position:absolute;visibility:visible;mso-wrap-style:square" from="44149,402" to="4414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" strokeweight=".2pt">
                  <v:stroke joinstyle="miter"/>
                </v:line>
                <v:line id="Connecteur droit 117" o:spid="_x0000_s1142" style="position:absolute;visibility:visible;mso-wrap-style:square" from="44511,402" to="4451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" strokeweight=".2pt">
                  <v:stroke joinstyle="miter"/>
                </v:line>
                <v:line id="Connecteur droit 118" o:spid="_x0000_s1143" style="position:absolute;visibility:visible;mso-wrap-style:square" from="44874,402" to="4487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" strokeweight=".2pt">
                  <v:stroke joinstyle="miter"/>
                </v:line>
                <v:line id="Connecteur droit 119" o:spid="_x0000_s1144" style="position:absolute;visibility:visible;mso-wrap-style:square" from="45599,402" to="4559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" strokeweight=".2pt">
                  <v:stroke joinstyle="miter"/>
                </v:line>
                <v:line id="Connecteur droit 120" o:spid="_x0000_s1145" style="position:absolute;visibility:visible;mso-wrap-style:square" from="45961,402" to="4596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" strokeweight=".2pt">
                  <v:stroke joinstyle="miter"/>
                </v:line>
                <v:line id="Connecteur droit 121" o:spid="_x0000_s1146" style="position:absolute;visibility:visible;mso-wrap-style:square" from="46324,402" to="4632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" strokeweight=".2pt">
                  <v:stroke joinstyle="miter"/>
                </v:line>
                <v:line id="Connecteur droit 122" o:spid="_x0000_s1147" style="position:absolute;visibility:visible;mso-wrap-style:square" from="46686,402" to="4668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" strokeweight=".2pt">
                  <v:stroke joinstyle="miter"/>
                </v:line>
                <v:line id="Connecteur droit 123" o:spid="_x0000_s1148" style="position:absolute;visibility:visible;mso-wrap-style:square" from="47049,0" to="47049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" strokeweight=".8pt">
                  <v:stroke joinstyle="miter"/>
                </v:line>
                <v:line id="Connecteur droit 124" o:spid="_x0000_s1149" style="position:absolute;visibility:visible;mso-wrap-style:square" from="48861,362" to="48861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" strokeweight=".5pt">
                  <v:stroke joinstyle="miter"/>
                </v:line>
                <v:line id="Connecteur droit 125" o:spid="_x0000_s1150" style="position:absolute;visibility:visible;mso-wrap-style:square" from="47411,402" to="4741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" strokeweight=".2pt">
                  <v:stroke joinstyle="miter"/>
                </v:line>
                <v:line id="Connecteur droit 126" o:spid="_x0000_s1151" style="position:absolute;visibility:visible;mso-wrap-style:square" from="47774,402" to="4777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" strokeweight=".2pt">
                  <v:stroke joinstyle="miter"/>
                </v:line>
                <v:line id="Connecteur droit 127" o:spid="_x0000_s1152" style="position:absolute;visibility:visible;mso-wrap-style:square" from="48136,402" to="4813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" strokeweight=".2pt">
                  <v:stroke joinstyle="miter"/>
                </v:line>
                <v:line id="Connecteur droit 128" o:spid="_x0000_s1153" style="position:absolute;visibility:visible;mso-wrap-style:square" from="48499,402" to="4849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" strokeweight=".2pt">
                  <v:stroke joinstyle="miter"/>
                </v:line>
                <v:line id="Connecteur droit 129" o:spid="_x0000_s1154" style="position:absolute;visibility:visible;mso-wrap-style:square" from="49224,402" to="4922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" strokeweight=".2pt">
                  <v:stroke joinstyle="miter"/>
                </v:line>
                <v:line id="Connecteur droit 130" o:spid="_x0000_s1155" style="position:absolute;visibility:visible;mso-wrap-style:square" from="49587,402" to="4958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" strokeweight=".2pt">
                  <v:stroke joinstyle="miter"/>
                </v:line>
                <v:line id="Connecteur droit 131" o:spid="_x0000_s1156" style="position:absolute;visibility:visible;mso-wrap-style:square" from="49949,402" to="4994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" strokeweight=".2pt">
                  <v:stroke joinstyle="miter"/>
                </v:line>
                <v:line id="Connecteur droit 132" o:spid="_x0000_s1157" style="position:absolute;visibility:visible;mso-wrap-style:square" from="50312,402" to="5031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" strokeweight=".2pt">
                  <v:stroke joinstyle="miter"/>
                </v:line>
                <v:line id="Connecteur droit 133" o:spid="_x0000_s1158" style="position:absolute;visibility:visible;mso-wrap-style:square" from="50674,0" to="50674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" strokeweight=".8pt">
                  <v:stroke joinstyle="miter"/>
                </v:line>
                <v:line id="Connecteur droit 134" o:spid="_x0000_s1159" style="position:absolute;visibility:visible;mso-wrap-style:square" from="52487,362" to="52487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" strokeweight=".5pt">
                  <v:stroke joinstyle="miter"/>
                </v:line>
                <v:line id="Connecteur droit 135" o:spid="_x0000_s1160" style="position:absolute;visibility:visible;mso-wrap-style:square" from="51037,402" to="5103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" strokeweight=".2pt">
                  <v:stroke joinstyle="miter"/>
                </v:line>
                <v:line id="Connecteur droit 136" o:spid="_x0000_s1161" style="position:absolute;visibility:visible;mso-wrap-style:square" from="51399,402" to="5139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" strokeweight=".2pt">
                  <v:stroke joinstyle="miter"/>
                </v:line>
                <v:line id="Connecteur droit 137" o:spid="_x0000_s1162" style="position:absolute;visibility:visible;mso-wrap-style:square" from="51762,402" to="5176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" strokeweight=".2pt">
                  <v:stroke joinstyle="miter"/>
                </v:line>
                <v:line id="Connecteur droit 138" o:spid="_x0000_s1163" style="position:absolute;visibility:visible;mso-wrap-style:square" from="52124,402" to="5212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" strokeweight=".2pt">
                  <v:stroke joinstyle="miter"/>
                </v:line>
                <v:line id="Connecteur droit 139" o:spid="_x0000_s1164" style="position:absolute;visibility:visible;mso-wrap-style:square" from="52849,402" to="5284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" strokeweight=".2pt">
                  <v:stroke joinstyle="miter"/>
                </v:line>
                <v:line id="Connecteur droit 140" o:spid="_x0000_s1165" style="position:absolute;visibility:visible;mso-wrap-style:square" from="53212,402" to="5321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" strokeweight=".2pt">
                  <v:stroke joinstyle="miter"/>
                </v:line>
                <v:line id="Connecteur droit 141" o:spid="_x0000_s1166" style="position:absolute;visibility:visible;mso-wrap-style:square" from="53574,402" to="5357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" strokeweight=".2pt">
                  <v:stroke joinstyle="miter"/>
                </v:line>
                <v:line id="Connecteur droit 142" o:spid="_x0000_s1167" style="position:absolute;visibility:visible;mso-wrap-style:square" from="53937,402" to="5393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" strokeweight=".2pt">
                  <v:stroke joinstyle="miter"/>
                </v:line>
                <v:line id="Connecteur droit 143" o:spid="_x0000_s1168" style="position:absolute;visibility:visible;mso-wrap-style:square" from="54300,0" to="54300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" strokeweight=".8pt">
                  <v:stroke joinstyle="miter"/>
                </v:line>
                <v:line id="Connecteur droit 144" o:spid="_x0000_s1169" style="position:absolute;visibility:visible;mso-wrap-style:square" from="56112,362" to="56112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" strokeweight=".5pt">
                  <v:stroke joinstyle="miter"/>
                </v:line>
                <v:line id="Connecteur droit 145" o:spid="_x0000_s1170" style="position:absolute;visibility:visible;mso-wrap-style:square" from="54662,402" to="5466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" strokeweight=".2pt">
                  <v:stroke joinstyle="miter"/>
                </v:line>
                <v:line id="Connecteur droit 146" o:spid="_x0000_s1171" style="position:absolute;visibility:visible;mso-wrap-style:square" from="55025,402" to="5502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" strokeweight=".2pt">
                  <v:stroke joinstyle="miter"/>
                </v:line>
                <v:line id="Connecteur droit 147" o:spid="_x0000_s1172" style="position:absolute;visibility:visible;mso-wrap-style:square" from="55387,402" to="5538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" strokeweight=".2pt">
                  <v:stroke joinstyle="miter"/>
                </v:line>
                <v:line id="Connecteur droit 148" o:spid="_x0000_s1173" style="position:absolute;visibility:visible;mso-wrap-style:square" from="55750,402" to="5575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" strokeweight=".2pt">
                  <v:stroke joinstyle="miter"/>
                </v:line>
                <v:line id="Connecteur droit 149" o:spid="_x0000_s1174" style="position:absolute;visibility:visible;mso-wrap-style:square" from="56475,402" to="5647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" strokeweight=".2pt">
                  <v:stroke joinstyle="miter"/>
                </v:line>
                <v:line id="Connecteur droit 150" o:spid="_x0000_s1175" style="position:absolute;visibility:visible;mso-wrap-style:square" from="56837,402" to="5683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" strokeweight=".2pt">
                  <v:stroke joinstyle="miter"/>
                </v:line>
                <v:line id="Connecteur droit 151" o:spid="_x0000_s1176" style="position:absolute;visibility:visible;mso-wrap-style:square" from="57200,402" to="5720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" strokeweight=".2pt">
                  <v:stroke joinstyle="miter"/>
                </v:line>
                <v:line id="Connecteur droit 152" o:spid="_x0000_s1177" style="position:absolute;visibility:visible;mso-wrap-style:square" from="57562,402" to="5756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" strokeweight=".2pt">
                  <v:stroke joinstyle="miter"/>
                </v:line>
                <v:line id="Connecteur droit 153" o:spid="_x0000_s1178" style="position:absolute;visibility:visible;mso-wrap-style:square" from="57925,0" to="57925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" strokeweight=".8pt">
                  <v:stroke joinstyle="miter"/>
                </v:line>
              </v:group>
            </w:pict>
          </mc:Fallback>
        </mc:AlternateContent>
      </w:r>
    </w:p>
    <w:p w14:paraId="7F27E860" w14:textId="77E47C7B" w:rsidR="0048051F" w:rsidRDefault="00CD2F86" w:rsidP="0048051F">
      <w:pPr>
        <w:pStyle w:val="Standard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6FB321F2" wp14:editId="76F31BCB">
                <wp:simplePos x="0" y="0"/>
                <wp:positionH relativeFrom="column">
                  <wp:posOffset>4465320</wp:posOffset>
                </wp:positionH>
                <wp:positionV relativeFrom="paragraph">
                  <wp:posOffset>45085</wp:posOffset>
                </wp:positionV>
                <wp:extent cx="290030" cy="241691"/>
                <wp:effectExtent l="0" t="0" r="0" b="6350"/>
                <wp:wrapNone/>
                <wp:docPr id="321470948" name="Zone de text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030" cy="2416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713D4B" w14:textId="77777777" w:rsidR="00CD2F86" w:rsidRPr="00CD2F86" w:rsidRDefault="00CD2F86">
                            <w:pPr>
                              <w:rPr>
                                <w:color w:val="EE0000"/>
                              </w:rPr>
                            </w:pPr>
                            <w:r w:rsidRPr="00CD2F86">
                              <w:rPr>
                                <w:color w:val="EE0000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FB321F2" id="_x0000_t202" coordsize="21600,21600" o:spt="202" path="m,l,21600r21600,l21600,xe">
                <v:stroke joinstyle="miter"/>
                <v:path gradientshapeok="t" o:connecttype="rect"/>
              </v:shapetype>
              <v:shape id="Zone de texte 155" o:spid="_x0000_s1026" type="#_x0000_t202" style="position:absolute;margin-left:351.6pt;margin-top:3.55pt;width:22.85pt;height:19.05pt;z-index:25197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" filled="f" stroked="f" strokeweight=".5pt">
                <v:textbox>
                  <w:txbxContent>
                    <w:p w14:paraId="44713D4B" w14:textId="77777777" w:rsidR="00CD2F86" w:rsidRPr="00CD2F86" w:rsidRDefault="00CD2F86">
                      <w:pPr>
                        <w:rPr>
                          <w:color w:val="EE0000"/>
                        </w:rPr>
                      </w:pPr>
                      <w:r w:rsidRPr="00CD2F86">
                        <w:rPr>
                          <w:color w:val="EE000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3989474C" wp14:editId="2691DC7E">
                <wp:simplePos x="0" y="0"/>
                <wp:positionH relativeFrom="column">
                  <wp:posOffset>3793490</wp:posOffset>
                </wp:positionH>
                <wp:positionV relativeFrom="paragraph">
                  <wp:posOffset>38735</wp:posOffset>
                </wp:positionV>
                <wp:extent cx="289560" cy="241300"/>
                <wp:effectExtent l="0" t="0" r="0" b="6350"/>
                <wp:wrapNone/>
                <wp:docPr id="1831544887" name="Zone de text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49D0C8" w14:textId="3A773A22" w:rsidR="00CD2F86" w:rsidRPr="00CD2F86" w:rsidRDefault="00CD2F86">
                            <w:pPr>
                              <w:rPr>
                                <w:color w:val="EE0000"/>
                              </w:rPr>
                            </w:pPr>
                            <w:r>
                              <w:rPr>
                                <w:color w:val="EE000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89474C" id="_x0000_s1027" type="#_x0000_t202" style="position:absolute;margin-left:298.7pt;margin-top:3.05pt;width:22.8pt;height:19pt;z-index:25198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" filled="f" stroked="f" strokeweight=".5pt">
                <v:textbox>
                  <w:txbxContent>
                    <w:p w14:paraId="5349D0C8" w14:textId="3A773A22" w:rsidR="00CD2F86" w:rsidRPr="00CD2F86" w:rsidRDefault="00CD2F86">
                      <w:pPr>
                        <w:rPr>
                          <w:color w:val="EE0000"/>
                        </w:rPr>
                      </w:pPr>
                      <w:r>
                        <w:rPr>
                          <w:color w:val="EE000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CD2F8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0" allowOverlap="1" wp14:anchorId="36B1B8D3" wp14:editId="27131C67">
                <wp:simplePos x="0" y="0"/>
                <wp:positionH relativeFrom="character">
                  <wp:posOffset>3906520</wp:posOffset>
                </wp:positionH>
                <wp:positionV relativeFrom="paragraph">
                  <wp:posOffset>3810</wp:posOffset>
                </wp:positionV>
                <wp:extent cx="38735" cy="38735"/>
                <wp:effectExtent l="0" t="0" r="18415" b="18415"/>
                <wp:wrapNone/>
                <wp:docPr id="1999257398" name="Ellips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38735"/>
                        </a:xfrm>
                        <a:prstGeom prst="ellipse">
                          <a:avLst/>
                        </a:prstGeom>
                        <a:solidFill>
                          <a:srgbClr val="EE0000"/>
                        </a:solidFill>
                        <a:ln w="9525">
                          <a:solidFill>
                            <a:srgbClr val="EE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A46E97" id="Ellipse 293" o:spid="_x0000_s1026" style="position:absolute;margin-left:307.6pt;margin-top:.3pt;width:3.05pt;height:3.05pt;z-index:25198182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" o:allowincell="f" fillcolor="#e00" strokecolor="#e00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6F09B4EA" wp14:editId="5412C159">
                <wp:simplePos x="0" y="0"/>
                <wp:positionH relativeFrom="column">
                  <wp:posOffset>1208405</wp:posOffset>
                </wp:positionH>
                <wp:positionV relativeFrom="paragraph">
                  <wp:posOffset>50800</wp:posOffset>
                </wp:positionV>
                <wp:extent cx="290030" cy="241691"/>
                <wp:effectExtent l="0" t="0" r="0" b="6350"/>
                <wp:wrapNone/>
                <wp:docPr id="1401968856" name="Zone de text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030" cy="2416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F2244" w14:textId="2C73BE44" w:rsidR="00CD2F86" w:rsidRPr="00CD2F86" w:rsidRDefault="00CD2F86">
                            <w:pPr>
                              <w:rPr>
                                <w:color w:val="EE0000"/>
                              </w:rPr>
                            </w:pPr>
                            <w:r w:rsidRPr="00CD2F86">
                              <w:rPr>
                                <w:color w:val="EE0000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09B4EA" id="_x0000_s1028" type="#_x0000_t202" style="position:absolute;margin-left:95.15pt;margin-top:4pt;width:22.85pt;height:19.05pt;z-index:25197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" filled="f" stroked="f" strokeweight=".5pt">
                <v:textbox>
                  <w:txbxContent>
                    <w:p w14:paraId="38FF2244" w14:textId="2C73BE44" w:rsidR="00CD2F86" w:rsidRPr="00CD2F86" w:rsidRDefault="00CD2F86">
                      <w:pPr>
                        <w:rPr>
                          <w:color w:val="EE0000"/>
                        </w:rPr>
                      </w:pPr>
                      <w:r w:rsidRPr="00CD2F86">
                        <w:rPr>
                          <w:color w:val="EE000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CD2F8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0" allowOverlap="1" wp14:anchorId="74E8C280" wp14:editId="523646F2">
                <wp:simplePos x="0" y="0"/>
                <wp:positionH relativeFrom="character">
                  <wp:posOffset>1318895</wp:posOffset>
                </wp:positionH>
                <wp:positionV relativeFrom="paragraph">
                  <wp:posOffset>3810</wp:posOffset>
                </wp:positionV>
                <wp:extent cx="38735" cy="38735"/>
                <wp:effectExtent l="0" t="0" r="18415" b="18415"/>
                <wp:wrapNone/>
                <wp:docPr id="51944723" name="Ellips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38735"/>
                        </a:xfrm>
                        <a:prstGeom prst="ellipse">
                          <a:avLst/>
                        </a:prstGeom>
                        <a:solidFill>
                          <a:srgbClr val="EE0000"/>
                        </a:solidFill>
                        <a:ln w="9525">
                          <a:solidFill>
                            <a:srgbClr val="EE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01AE37" id="Ellipse 293" o:spid="_x0000_s1026" style="position:absolute;margin-left:103.85pt;margin-top:.3pt;width:3.05pt;height:3.05pt;z-index:25197568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" o:allowincell="f" fillcolor="#e00" strokecolor="#e00"/>
            </w:pict>
          </mc:Fallback>
        </mc:AlternateContent>
      </w:r>
      <w:r w:rsidRPr="00CD2F8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0" allowOverlap="1" wp14:anchorId="6A684F4A" wp14:editId="4F392EA8">
                <wp:simplePos x="0" y="0"/>
                <wp:positionH relativeFrom="character">
                  <wp:posOffset>4576445</wp:posOffset>
                </wp:positionH>
                <wp:positionV relativeFrom="paragraph">
                  <wp:posOffset>3810</wp:posOffset>
                </wp:positionV>
                <wp:extent cx="38735" cy="38735"/>
                <wp:effectExtent l="0" t="0" r="18415" b="18415"/>
                <wp:wrapNone/>
                <wp:docPr id="84149871" name="Ellips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38735"/>
                        </a:xfrm>
                        <a:prstGeom prst="ellipse">
                          <a:avLst/>
                        </a:prstGeom>
                        <a:solidFill>
                          <a:srgbClr val="EE0000"/>
                        </a:solidFill>
                        <a:ln w="9525">
                          <a:solidFill>
                            <a:srgbClr val="EE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90E2063" id="Ellipse 293" o:spid="_x0000_s1026" style="position:absolute;margin-left:360.35pt;margin-top:.3pt;width:3.05pt;height:3.05pt;z-index:25197363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" o:allowincell="f" fillcolor="#e00" strokecolor="#e00"/>
            </w:pict>
          </mc:Fallback>
        </mc:AlternateContent>
      </w:r>
      <w:r w:rsidR="00C1628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3E51C96" wp14:editId="59BA29DF">
                <wp:simplePos x="0" y="0"/>
                <wp:positionH relativeFrom="column">
                  <wp:posOffset>3015790</wp:posOffset>
                </wp:positionH>
                <wp:positionV relativeFrom="paragraph">
                  <wp:posOffset>74057</wp:posOffset>
                </wp:positionV>
                <wp:extent cx="290030" cy="241691"/>
                <wp:effectExtent l="0" t="0" r="0" b="6350"/>
                <wp:wrapNone/>
                <wp:docPr id="816639296" name="Zone de text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030" cy="2416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0F333C" w14:textId="6EA047FD" w:rsidR="00C16283" w:rsidRDefault="00C16283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E51C96" id="_x0000_s1029" type="#_x0000_t202" style="position:absolute;margin-left:237.45pt;margin-top:5.85pt;width:22.85pt;height:19.05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" filled="f" stroked="f" strokeweight=".5pt">
                <v:textbox>
                  <w:txbxContent>
                    <w:p w14:paraId="750F333C" w14:textId="6EA047FD" w:rsidR="00C16283" w:rsidRDefault="00C16283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8051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E0518C2" wp14:editId="3BD6E4D2">
                <wp:simplePos x="0" y="0"/>
                <wp:positionH relativeFrom="column">
                  <wp:posOffset>2650272</wp:posOffset>
                </wp:positionH>
                <wp:positionV relativeFrom="paragraph">
                  <wp:posOffset>69850</wp:posOffset>
                </wp:positionV>
                <wp:extent cx="290030" cy="241691"/>
                <wp:effectExtent l="0" t="0" r="0" b="6350"/>
                <wp:wrapNone/>
                <wp:docPr id="75710904" name="Zone de text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030" cy="2416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30F5D8" w14:textId="1AD48C42" w:rsidR="0048051F" w:rsidRDefault="0048051F">
                            <w: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0518C2" id="_x0000_s1030" type="#_x0000_t202" style="position:absolute;margin-left:208.7pt;margin-top:5.5pt;width:22.85pt;height:19.05pt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" filled="f" stroked="f" strokeweight=".5pt">
                <v:textbox>
                  <w:txbxContent>
                    <w:p w14:paraId="6B30F5D8" w14:textId="1AD48C42" w:rsidR="0048051F" w:rsidRDefault="0048051F">
                      <w: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605E5934" w14:textId="6C6703BB" w:rsidR="008E0926" w:rsidRDefault="008A0738" w:rsidP="0048051F">
      <w:pPr>
        <w:pStyle w:val="Standard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71232" behindDoc="0" locked="0" layoutInCell="1" allowOverlap="1" wp14:anchorId="439C9F00" wp14:editId="18A3C9D3">
                <wp:simplePos x="0" y="0"/>
                <wp:positionH relativeFrom="column">
                  <wp:posOffset>3805555</wp:posOffset>
                </wp:positionH>
                <wp:positionV relativeFrom="paragraph">
                  <wp:posOffset>71755</wp:posOffset>
                </wp:positionV>
                <wp:extent cx="2139932" cy="2205396"/>
                <wp:effectExtent l="0" t="0" r="0" b="23495"/>
                <wp:wrapNone/>
                <wp:docPr id="606231089" name="Groupe 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9932" cy="2205396"/>
                          <a:chOff x="0" y="-50481"/>
                          <a:chExt cx="2461792" cy="2536542"/>
                        </a:xfrm>
                      </wpg:grpSpPr>
                      <wpg:grpSp>
                        <wpg:cNvPr id="322531774" name="Groupe 199"/>
                        <wpg:cNvGrpSpPr/>
                        <wpg:grpSpPr>
                          <a:xfrm>
                            <a:off x="58366" y="393970"/>
                            <a:ext cx="1967773" cy="1967773"/>
                            <a:chOff x="0" y="0"/>
                            <a:chExt cx="2542687" cy="2542687"/>
                          </a:xfrm>
                        </wpg:grpSpPr>
                        <wps:wsp>
                          <wps:cNvPr id="1141853776" name="Forme libre : forme 156"/>
                          <wps:cNvSpPr/>
                          <wps:spPr>
                            <a:xfrm>
                              <a:off x="0" y="0"/>
                              <a:ext cx="2539999" cy="253999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539999" h="2539998">
                                  <a:moveTo>
                                    <a:pt x="2539998" y="1269997"/>
                                  </a:moveTo>
                                  <a:lnTo>
                                    <a:pt x="2539934" y="1282697"/>
                                  </a:lnTo>
                                  <a:lnTo>
                                    <a:pt x="2539744" y="1295396"/>
                                  </a:lnTo>
                                  <a:lnTo>
                                    <a:pt x="2539427" y="1308092"/>
                                  </a:lnTo>
                                  <a:lnTo>
                                    <a:pt x="2538982" y="1320784"/>
                                  </a:lnTo>
                                  <a:lnTo>
                                    <a:pt x="2538411" y="1333472"/>
                                  </a:lnTo>
                                  <a:lnTo>
                                    <a:pt x="2537712" y="1346153"/>
                                  </a:lnTo>
                                  <a:lnTo>
                                    <a:pt x="2536888" y="1358826"/>
                                  </a:lnTo>
                                  <a:lnTo>
                                    <a:pt x="2535936" y="1371490"/>
                                  </a:lnTo>
                                  <a:lnTo>
                                    <a:pt x="2534858" y="1384145"/>
                                  </a:lnTo>
                                  <a:lnTo>
                                    <a:pt x="2533653" y="1396788"/>
                                  </a:lnTo>
                                  <a:lnTo>
                                    <a:pt x="2532322" y="1409418"/>
                                  </a:lnTo>
                                  <a:lnTo>
                                    <a:pt x="2530865" y="1422034"/>
                                  </a:lnTo>
                                  <a:lnTo>
                                    <a:pt x="2529281" y="1434635"/>
                                  </a:lnTo>
                                  <a:lnTo>
                                    <a:pt x="2527572" y="1447220"/>
                                  </a:lnTo>
                                  <a:lnTo>
                                    <a:pt x="2525737" y="1459787"/>
                                  </a:lnTo>
                                  <a:lnTo>
                                    <a:pt x="2523776" y="1472334"/>
                                  </a:lnTo>
                                  <a:lnTo>
                                    <a:pt x="2521690" y="1484862"/>
                                  </a:lnTo>
                                  <a:lnTo>
                                    <a:pt x="2519479" y="1497368"/>
                                  </a:lnTo>
                                  <a:lnTo>
                                    <a:pt x="2517143" y="1509852"/>
                                  </a:lnTo>
                                  <a:lnTo>
                                    <a:pt x="2514682" y="1522311"/>
                                  </a:lnTo>
                                  <a:lnTo>
                                    <a:pt x="2512096" y="1534745"/>
                                  </a:lnTo>
                                  <a:lnTo>
                                    <a:pt x="2509387" y="1547153"/>
                                  </a:lnTo>
                                  <a:lnTo>
                                    <a:pt x="2506553" y="1559533"/>
                                  </a:lnTo>
                                  <a:lnTo>
                                    <a:pt x="2503596" y="1571884"/>
                                  </a:lnTo>
                                  <a:lnTo>
                                    <a:pt x="2500516" y="1584205"/>
                                  </a:lnTo>
                                  <a:lnTo>
                                    <a:pt x="2497312" y="1596495"/>
                                  </a:lnTo>
                                  <a:lnTo>
                                    <a:pt x="2493986" y="1608752"/>
                                  </a:lnTo>
                                  <a:lnTo>
                                    <a:pt x="2490537" y="1620974"/>
                                  </a:lnTo>
                                  <a:lnTo>
                                    <a:pt x="2486966" y="1633162"/>
                                  </a:lnTo>
                                  <a:lnTo>
                                    <a:pt x="2483274" y="1645314"/>
                                  </a:lnTo>
                                  <a:lnTo>
                                    <a:pt x="2479459" y="1657428"/>
                                  </a:lnTo>
                                  <a:lnTo>
                                    <a:pt x="2475525" y="1669503"/>
                                  </a:lnTo>
                                  <a:lnTo>
                                    <a:pt x="2471470" y="1681538"/>
                                  </a:lnTo>
                                  <a:lnTo>
                                    <a:pt x="2467294" y="1693532"/>
                                  </a:lnTo>
                                  <a:lnTo>
                                    <a:pt x="2462999" y="1705484"/>
                                  </a:lnTo>
                                  <a:lnTo>
                                    <a:pt x="2458584" y="1717392"/>
                                  </a:lnTo>
                                  <a:lnTo>
                                    <a:pt x="2454051" y="1729256"/>
                                  </a:lnTo>
                                  <a:lnTo>
                                    <a:pt x="2449399" y="1741073"/>
                                  </a:lnTo>
                                  <a:lnTo>
                                    <a:pt x="2444629" y="1752844"/>
                                  </a:lnTo>
                                  <a:lnTo>
                                    <a:pt x="2439742" y="1764566"/>
                                  </a:lnTo>
                                  <a:lnTo>
                                    <a:pt x="2434738" y="1776239"/>
                                  </a:lnTo>
                                  <a:lnTo>
                                    <a:pt x="2429617" y="1787861"/>
                                  </a:lnTo>
                                  <a:lnTo>
                                    <a:pt x="2424381" y="1799431"/>
                                  </a:lnTo>
                                  <a:lnTo>
                                    <a:pt x="2419029" y="1810948"/>
                                  </a:lnTo>
                                  <a:lnTo>
                                    <a:pt x="2413562" y="1822412"/>
                                  </a:lnTo>
                                  <a:lnTo>
                                    <a:pt x="2407980" y="1833820"/>
                                  </a:lnTo>
                                  <a:lnTo>
                                    <a:pt x="2402285" y="1845171"/>
                                  </a:lnTo>
                                  <a:lnTo>
                                    <a:pt x="2396477" y="1856466"/>
                                  </a:lnTo>
                                  <a:lnTo>
                                    <a:pt x="2390556" y="1867701"/>
                                  </a:lnTo>
                                  <a:lnTo>
                                    <a:pt x="2384523" y="1878877"/>
                                  </a:lnTo>
                                  <a:lnTo>
                                    <a:pt x="2378378" y="1889992"/>
                                  </a:lnTo>
                                  <a:lnTo>
                                    <a:pt x="2372123" y="1901044"/>
                                  </a:lnTo>
                                  <a:lnTo>
                                    <a:pt x="2365757" y="1912034"/>
                                  </a:lnTo>
                                  <a:lnTo>
                                    <a:pt x="2359282" y="1922959"/>
                                  </a:lnTo>
                                  <a:lnTo>
                                    <a:pt x="2352698" y="1933820"/>
                                  </a:lnTo>
                                  <a:lnTo>
                                    <a:pt x="2346006" y="1944614"/>
                                  </a:lnTo>
                                  <a:lnTo>
                                    <a:pt x="2339206" y="1955340"/>
                                  </a:lnTo>
                                  <a:lnTo>
                                    <a:pt x="2332299" y="1965998"/>
                                  </a:lnTo>
                                  <a:lnTo>
                                    <a:pt x="2325286" y="1976586"/>
                                  </a:lnTo>
                                  <a:lnTo>
                                    <a:pt x="2318167" y="1987104"/>
                                  </a:lnTo>
                                  <a:lnTo>
                                    <a:pt x="2310944" y="1997549"/>
                                  </a:lnTo>
                                  <a:lnTo>
                                    <a:pt x="2303616" y="2007923"/>
                                  </a:lnTo>
                                  <a:lnTo>
                                    <a:pt x="2296185" y="2018221"/>
                                  </a:lnTo>
                                  <a:lnTo>
                                    <a:pt x="2288652" y="2028446"/>
                                  </a:lnTo>
                                  <a:lnTo>
                                    <a:pt x="2281016" y="2038595"/>
                                  </a:lnTo>
                                  <a:lnTo>
                                    <a:pt x="2273279" y="2048667"/>
                                  </a:lnTo>
                                  <a:lnTo>
                                    <a:pt x="2265443" y="2058660"/>
                                  </a:lnTo>
                                  <a:lnTo>
                                    <a:pt x="2257506" y="2068575"/>
                                  </a:lnTo>
                                  <a:lnTo>
                                    <a:pt x="2249471" y="2078410"/>
                                  </a:lnTo>
                                  <a:lnTo>
                                    <a:pt x="2241338" y="2088165"/>
                                  </a:lnTo>
                                  <a:lnTo>
                                    <a:pt x="2233108" y="2097837"/>
                                  </a:lnTo>
                                  <a:lnTo>
                                    <a:pt x="2224781" y="2107427"/>
                                  </a:lnTo>
                                  <a:lnTo>
                                    <a:pt x="2216359" y="2116933"/>
                                  </a:lnTo>
                                  <a:lnTo>
                                    <a:pt x="2207843" y="2126354"/>
                                  </a:lnTo>
                                  <a:lnTo>
                                    <a:pt x="2199232" y="2135690"/>
                                  </a:lnTo>
                                  <a:lnTo>
                                    <a:pt x="2190529" y="2144939"/>
                                  </a:lnTo>
                                  <a:lnTo>
                                    <a:pt x="2181733" y="2154100"/>
                                  </a:lnTo>
                                  <a:lnTo>
                                    <a:pt x="2172847" y="2163173"/>
                                  </a:lnTo>
                                  <a:lnTo>
                                    <a:pt x="2163870" y="2172157"/>
                                  </a:lnTo>
                                  <a:lnTo>
                                    <a:pt x="2154803" y="2181051"/>
                                  </a:lnTo>
                                  <a:lnTo>
                                    <a:pt x="2145648" y="2189854"/>
                                  </a:lnTo>
                                  <a:lnTo>
                                    <a:pt x="2136406" y="2198564"/>
                                  </a:lnTo>
                                  <a:lnTo>
                                    <a:pt x="2127077" y="2207182"/>
                                  </a:lnTo>
                                  <a:lnTo>
                                    <a:pt x="2117663" y="2215706"/>
                                  </a:lnTo>
                                  <a:lnTo>
                                    <a:pt x="2108163" y="2224135"/>
                                  </a:lnTo>
                                  <a:lnTo>
                                    <a:pt x="2098580" y="2232469"/>
                                  </a:lnTo>
                                  <a:lnTo>
                                    <a:pt x="2088914" y="2240707"/>
                                  </a:lnTo>
                                  <a:lnTo>
                                    <a:pt x="2079166" y="2248847"/>
                                  </a:lnTo>
                                  <a:lnTo>
                                    <a:pt x="2069337" y="2256890"/>
                                  </a:lnTo>
                                  <a:lnTo>
                                    <a:pt x="2059428" y="2264834"/>
                                  </a:lnTo>
                                  <a:lnTo>
                                    <a:pt x="2049440" y="2272678"/>
                                  </a:lnTo>
                                  <a:lnTo>
                                    <a:pt x="2039374" y="2280423"/>
                                  </a:lnTo>
                                  <a:lnTo>
                                    <a:pt x="2029232" y="2288066"/>
                                  </a:lnTo>
                                  <a:lnTo>
                                    <a:pt x="2019013" y="2295608"/>
                                  </a:lnTo>
                                  <a:lnTo>
                                    <a:pt x="2008719" y="2303046"/>
                                  </a:lnTo>
                                  <a:lnTo>
                                    <a:pt x="1998352" y="2310382"/>
                                  </a:lnTo>
                                  <a:lnTo>
                                    <a:pt x="1987912" y="2317613"/>
                                  </a:lnTo>
                                  <a:lnTo>
                                    <a:pt x="1977399" y="2324740"/>
                                  </a:lnTo>
                                  <a:lnTo>
                                    <a:pt x="1966817" y="2331762"/>
                                  </a:lnTo>
                                  <a:lnTo>
                                    <a:pt x="1956164" y="2338677"/>
                                  </a:lnTo>
                                  <a:lnTo>
                                    <a:pt x="1945443" y="2345485"/>
                                  </a:lnTo>
                                  <a:lnTo>
                                    <a:pt x="1934654" y="2352186"/>
                                  </a:lnTo>
                                  <a:lnTo>
                                    <a:pt x="1923799" y="2358778"/>
                                  </a:lnTo>
                                  <a:lnTo>
                                    <a:pt x="1912879" y="2365262"/>
                                  </a:lnTo>
                                  <a:lnTo>
                                    <a:pt x="1901894" y="2371636"/>
                                  </a:lnTo>
                                  <a:lnTo>
                                    <a:pt x="1890846" y="2377900"/>
                                  </a:lnTo>
                                  <a:lnTo>
                                    <a:pt x="1879736" y="2384053"/>
                                  </a:lnTo>
                                  <a:lnTo>
                                    <a:pt x="1868565" y="2390094"/>
                                  </a:lnTo>
                                  <a:lnTo>
                                    <a:pt x="1857334" y="2396024"/>
                                  </a:lnTo>
                                  <a:lnTo>
                                    <a:pt x="1846044" y="2401841"/>
                                  </a:lnTo>
                                  <a:lnTo>
                                    <a:pt x="1834697" y="2407545"/>
                                  </a:lnTo>
                                  <a:lnTo>
                                    <a:pt x="1823293" y="2413135"/>
                                  </a:lnTo>
                                  <a:lnTo>
                                    <a:pt x="1811834" y="2418611"/>
                                  </a:lnTo>
                                  <a:lnTo>
                                    <a:pt x="1800321" y="2423972"/>
                                  </a:lnTo>
                                  <a:lnTo>
                                    <a:pt x="1788755" y="2429217"/>
                                  </a:lnTo>
                                  <a:lnTo>
                                    <a:pt x="1777137" y="2434347"/>
                                  </a:lnTo>
                                  <a:lnTo>
                                    <a:pt x="1765468" y="2439360"/>
                                  </a:lnTo>
                                  <a:lnTo>
                                    <a:pt x="1753749" y="2444256"/>
                                  </a:lnTo>
                                  <a:lnTo>
                                    <a:pt x="1741983" y="2449035"/>
                                  </a:lnTo>
                                  <a:lnTo>
                                    <a:pt x="1730169" y="2453696"/>
                                  </a:lnTo>
                                  <a:lnTo>
                                    <a:pt x="1718309" y="2458238"/>
                                  </a:lnTo>
                                  <a:lnTo>
                                    <a:pt x="1706404" y="2462662"/>
                                  </a:lnTo>
                                  <a:lnTo>
                                    <a:pt x="1694455" y="2466967"/>
                                  </a:lnTo>
                                  <a:lnTo>
                                    <a:pt x="1682464" y="2471151"/>
                                  </a:lnTo>
                                  <a:lnTo>
                                    <a:pt x="1670432" y="2475216"/>
                                  </a:lnTo>
                                  <a:lnTo>
                                    <a:pt x="1658360" y="2479160"/>
                                  </a:lnTo>
                                  <a:lnTo>
                                    <a:pt x="1646249" y="2482983"/>
                                  </a:lnTo>
                                  <a:lnTo>
                                    <a:pt x="1634100" y="2486685"/>
                                  </a:lnTo>
                                  <a:lnTo>
                                    <a:pt x="1621915" y="2490265"/>
                                  </a:lnTo>
                                  <a:lnTo>
                                    <a:pt x="1609695" y="2493723"/>
                                  </a:lnTo>
                                  <a:lnTo>
                                    <a:pt x="1597441" y="2497059"/>
                                  </a:lnTo>
                                  <a:lnTo>
                                    <a:pt x="1585154" y="2500272"/>
                                  </a:lnTo>
                                  <a:lnTo>
                                    <a:pt x="1572835" y="2503362"/>
                                  </a:lnTo>
                                  <a:lnTo>
                                    <a:pt x="1560486" y="2506329"/>
                                  </a:lnTo>
                                  <a:lnTo>
                                    <a:pt x="1548109" y="2509172"/>
                                  </a:lnTo>
                                  <a:lnTo>
                                    <a:pt x="1535703" y="2511891"/>
                                  </a:lnTo>
                                  <a:lnTo>
                                    <a:pt x="1523271" y="2514486"/>
                                  </a:lnTo>
                                  <a:lnTo>
                                    <a:pt x="1510813" y="2516957"/>
                                  </a:lnTo>
                                  <a:lnTo>
                                    <a:pt x="1498332" y="2519302"/>
                                  </a:lnTo>
                                  <a:lnTo>
                                    <a:pt x="1485827" y="2521523"/>
                                  </a:lnTo>
                                  <a:lnTo>
                                    <a:pt x="1473301" y="2523619"/>
                                  </a:lnTo>
                                  <a:lnTo>
                                    <a:pt x="1460755" y="2525589"/>
                                  </a:lnTo>
                                  <a:lnTo>
                                    <a:pt x="1448189" y="2527434"/>
                                  </a:lnTo>
                                  <a:lnTo>
                                    <a:pt x="1435606" y="2529153"/>
                                  </a:lnTo>
                                  <a:lnTo>
                                    <a:pt x="1423006" y="2530746"/>
                                  </a:lnTo>
                                  <a:lnTo>
                                    <a:pt x="1410391" y="2532213"/>
                                  </a:lnTo>
                                  <a:lnTo>
                                    <a:pt x="1397762" y="2533554"/>
                                  </a:lnTo>
                                  <a:lnTo>
                                    <a:pt x="1385120" y="2534769"/>
                                  </a:lnTo>
                                  <a:lnTo>
                                    <a:pt x="1372466" y="2535857"/>
                                  </a:lnTo>
                                  <a:lnTo>
                                    <a:pt x="1359803" y="2536818"/>
                                  </a:lnTo>
                                  <a:lnTo>
                                    <a:pt x="1347130" y="2537653"/>
                                  </a:lnTo>
                                  <a:lnTo>
                                    <a:pt x="1334449" y="2538361"/>
                                  </a:lnTo>
                                  <a:lnTo>
                                    <a:pt x="1321763" y="2538942"/>
                                  </a:lnTo>
                                  <a:lnTo>
                                    <a:pt x="1309071" y="2539396"/>
                                  </a:lnTo>
                                  <a:lnTo>
                                    <a:pt x="1296375" y="2539723"/>
                                  </a:lnTo>
                                  <a:lnTo>
                                    <a:pt x="1283676" y="2539923"/>
                                  </a:lnTo>
                                  <a:lnTo>
                                    <a:pt x="1270976" y="2539997"/>
                                  </a:lnTo>
                                  <a:lnTo>
                                    <a:pt x="1258276" y="2539943"/>
                                  </a:lnTo>
                                  <a:lnTo>
                                    <a:pt x="1245577" y="2539762"/>
                                  </a:lnTo>
                                  <a:lnTo>
                                    <a:pt x="1232881" y="2539454"/>
                                  </a:lnTo>
                                  <a:lnTo>
                                    <a:pt x="1220188" y="2539020"/>
                                  </a:lnTo>
                                  <a:lnTo>
                                    <a:pt x="1207500" y="2538458"/>
                                  </a:lnTo>
                                  <a:lnTo>
                                    <a:pt x="1194819" y="2537770"/>
                                  </a:lnTo>
                                  <a:lnTo>
                                    <a:pt x="1182145" y="2536955"/>
                                  </a:lnTo>
                                  <a:lnTo>
                                    <a:pt x="1169480" y="2536013"/>
                                  </a:lnTo>
                                  <a:lnTo>
                                    <a:pt x="1156824" y="2534944"/>
                                  </a:lnTo>
                                  <a:lnTo>
                                    <a:pt x="1144181" y="2533749"/>
                                  </a:lnTo>
                                  <a:lnTo>
                                    <a:pt x="1131549" y="2532428"/>
                                  </a:lnTo>
                                  <a:lnTo>
                                    <a:pt x="1118932" y="2530980"/>
                                  </a:lnTo>
                                  <a:lnTo>
                                    <a:pt x="1106330" y="2529407"/>
                                  </a:lnTo>
                                  <a:lnTo>
                                    <a:pt x="1093744" y="2527707"/>
                                  </a:lnTo>
                                  <a:lnTo>
                                    <a:pt x="1081176" y="2525882"/>
                                  </a:lnTo>
                                  <a:lnTo>
                                    <a:pt x="1068626" y="2523931"/>
                                  </a:lnTo>
                                  <a:lnTo>
                                    <a:pt x="1056097" y="2521854"/>
                                  </a:lnTo>
                                  <a:lnTo>
                                    <a:pt x="1043589" y="2519653"/>
                                  </a:lnTo>
                                  <a:lnTo>
                                    <a:pt x="1031104" y="2517326"/>
                                  </a:lnTo>
                                  <a:lnTo>
                                    <a:pt x="1018642" y="2514875"/>
                                  </a:lnTo>
                                  <a:lnTo>
                                    <a:pt x="1006206" y="2512299"/>
                                  </a:lnTo>
                                  <a:lnTo>
                                    <a:pt x="993796" y="2509599"/>
                                  </a:lnTo>
                                  <a:lnTo>
                                    <a:pt x="981414" y="2506775"/>
                                  </a:lnTo>
                                  <a:lnTo>
                                    <a:pt x="969061" y="2503827"/>
                                  </a:lnTo>
                                  <a:lnTo>
                                    <a:pt x="956738" y="2500756"/>
                                  </a:lnTo>
                                  <a:lnTo>
                                    <a:pt x="944446" y="2497562"/>
                                  </a:lnTo>
                                  <a:lnTo>
                                    <a:pt x="932186" y="2494245"/>
                                  </a:lnTo>
                                  <a:lnTo>
                                    <a:pt x="919961" y="2490806"/>
                                  </a:lnTo>
                                  <a:lnTo>
                                    <a:pt x="907770" y="2487244"/>
                                  </a:lnTo>
                                  <a:lnTo>
                                    <a:pt x="895616" y="2483561"/>
                                  </a:lnTo>
                                  <a:lnTo>
                                    <a:pt x="883499" y="2479756"/>
                                  </a:lnTo>
                                  <a:lnTo>
                                    <a:pt x="871421" y="2475831"/>
                                  </a:lnTo>
                                  <a:lnTo>
                                    <a:pt x="859382" y="2471785"/>
                                  </a:lnTo>
                                  <a:lnTo>
                                    <a:pt x="847385" y="2467619"/>
                                  </a:lnTo>
                                  <a:lnTo>
                                    <a:pt x="835430" y="2463333"/>
                                  </a:lnTo>
                                  <a:lnTo>
                                    <a:pt x="823518" y="2458928"/>
                                  </a:lnTo>
                                  <a:lnTo>
                                    <a:pt x="811651" y="2454403"/>
                                  </a:lnTo>
                                  <a:lnTo>
                                    <a:pt x="799830" y="2449761"/>
                                  </a:lnTo>
                                  <a:lnTo>
                                    <a:pt x="788056" y="2445000"/>
                                  </a:lnTo>
                                  <a:lnTo>
                                    <a:pt x="776330" y="2440122"/>
                                  </a:lnTo>
                                  <a:lnTo>
                                    <a:pt x="764653" y="2435127"/>
                                  </a:lnTo>
                                  <a:lnTo>
                                    <a:pt x="753027" y="2430015"/>
                                  </a:lnTo>
                                  <a:lnTo>
                                    <a:pt x="741453" y="2424787"/>
                                  </a:lnTo>
                                  <a:lnTo>
                                    <a:pt x="729932" y="2419444"/>
                                  </a:lnTo>
                                  <a:lnTo>
                                    <a:pt x="718464" y="2413986"/>
                                  </a:lnTo>
                                  <a:lnTo>
                                    <a:pt x="707052" y="2408413"/>
                                  </a:lnTo>
                                  <a:lnTo>
                                    <a:pt x="695696" y="2402727"/>
                                  </a:lnTo>
                                  <a:lnTo>
                                    <a:pt x="684397" y="2396927"/>
                                  </a:lnTo>
                                  <a:lnTo>
                                    <a:pt x="673157" y="2391015"/>
                                  </a:lnTo>
                                  <a:lnTo>
                                    <a:pt x="661977" y="2384991"/>
                                  </a:lnTo>
                                  <a:lnTo>
                                    <a:pt x="650857" y="2378855"/>
                                  </a:lnTo>
                                  <a:lnTo>
                                    <a:pt x="639800" y="2372608"/>
                                  </a:lnTo>
                                  <a:lnTo>
                                    <a:pt x="628805" y="2366251"/>
                                  </a:lnTo>
                                  <a:lnTo>
                                    <a:pt x="617875" y="2359784"/>
                                  </a:lnTo>
                                  <a:lnTo>
                                    <a:pt x="607009" y="2353208"/>
                                  </a:lnTo>
                                  <a:lnTo>
                                    <a:pt x="596210" y="2346524"/>
                                  </a:lnTo>
                                  <a:lnTo>
                                    <a:pt x="585479" y="2339732"/>
                                  </a:lnTo>
                                  <a:lnTo>
                                    <a:pt x="574816" y="2332834"/>
                                  </a:lnTo>
                                  <a:lnTo>
                                    <a:pt x="564222" y="2325829"/>
                                  </a:lnTo>
                                  <a:lnTo>
                                    <a:pt x="553699" y="2318718"/>
                                  </a:lnTo>
                                  <a:lnTo>
                                    <a:pt x="543248" y="2311502"/>
                                  </a:lnTo>
                                  <a:lnTo>
                                    <a:pt x="532869" y="2304183"/>
                                  </a:lnTo>
                                  <a:lnTo>
                                    <a:pt x="522564" y="2296760"/>
                                  </a:lnTo>
                                  <a:lnTo>
                                    <a:pt x="512334" y="2289234"/>
                                  </a:lnTo>
                                  <a:lnTo>
                                    <a:pt x="502179" y="2281607"/>
                                  </a:lnTo>
                                  <a:lnTo>
                                    <a:pt x="492101" y="2273878"/>
                                  </a:lnTo>
                                  <a:lnTo>
                                    <a:pt x="482102" y="2266049"/>
                                  </a:lnTo>
                                  <a:lnTo>
                                    <a:pt x="472180" y="2258120"/>
                                  </a:lnTo>
                                  <a:lnTo>
                                    <a:pt x="462339" y="2250093"/>
                                  </a:lnTo>
                                  <a:lnTo>
                                    <a:pt x="452579" y="2241967"/>
                                  </a:lnTo>
                                  <a:lnTo>
                                    <a:pt x="442900" y="2233744"/>
                                  </a:lnTo>
                                  <a:lnTo>
                                    <a:pt x="433304" y="2225425"/>
                                  </a:lnTo>
                                  <a:lnTo>
                                    <a:pt x="423791" y="2217010"/>
                                  </a:lnTo>
                                  <a:lnTo>
                                    <a:pt x="414363" y="2208501"/>
                                  </a:lnTo>
                                  <a:lnTo>
                                    <a:pt x="405021" y="2199898"/>
                                  </a:lnTo>
                                  <a:lnTo>
                                    <a:pt x="395765" y="2191201"/>
                                  </a:lnTo>
                                  <a:lnTo>
                                    <a:pt x="386597" y="2182413"/>
                                  </a:lnTo>
                                  <a:lnTo>
                                    <a:pt x="377517" y="2173533"/>
                                  </a:lnTo>
                                  <a:lnTo>
                                    <a:pt x="368526" y="2164563"/>
                                  </a:lnTo>
                                  <a:lnTo>
                                    <a:pt x="359626" y="2155504"/>
                                  </a:lnTo>
                                  <a:lnTo>
                                    <a:pt x="350816" y="2146356"/>
                                  </a:lnTo>
                                  <a:lnTo>
                                    <a:pt x="342099" y="2137120"/>
                                  </a:lnTo>
                                  <a:lnTo>
                                    <a:pt x="333474" y="2127798"/>
                                  </a:lnTo>
                                  <a:lnTo>
                                    <a:pt x="324943" y="2118390"/>
                                  </a:lnTo>
                                  <a:lnTo>
                                    <a:pt x="316506" y="2108897"/>
                                  </a:lnTo>
                                  <a:lnTo>
                                    <a:pt x="308164" y="2099320"/>
                                  </a:lnTo>
                                  <a:lnTo>
                                    <a:pt x="299919" y="2089660"/>
                                  </a:lnTo>
                                  <a:lnTo>
                                    <a:pt x="291771" y="2079918"/>
                                  </a:lnTo>
                                  <a:lnTo>
                                    <a:pt x="283721" y="2070095"/>
                                  </a:lnTo>
                                  <a:lnTo>
                                    <a:pt x="275769" y="2060193"/>
                                  </a:lnTo>
                                  <a:lnTo>
                                    <a:pt x="267917" y="2050211"/>
                                  </a:lnTo>
                                  <a:lnTo>
                                    <a:pt x="260165" y="2040151"/>
                                  </a:lnTo>
                                  <a:lnTo>
                                    <a:pt x="252514" y="2030014"/>
                                  </a:lnTo>
                                  <a:lnTo>
                                    <a:pt x="244965" y="2019801"/>
                                  </a:lnTo>
                                  <a:lnTo>
                                    <a:pt x="237518" y="2009513"/>
                                  </a:lnTo>
                                  <a:lnTo>
                                    <a:pt x="230174" y="1999152"/>
                                  </a:lnTo>
                                  <a:lnTo>
                                    <a:pt x="222935" y="1988717"/>
                                  </a:lnTo>
                                  <a:lnTo>
                                    <a:pt x="215800" y="1978211"/>
                                  </a:lnTo>
                                  <a:lnTo>
                                    <a:pt x="208771" y="1967633"/>
                                  </a:lnTo>
                                  <a:lnTo>
                                    <a:pt x="201847" y="1956986"/>
                                  </a:lnTo>
                                  <a:lnTo>
                                    <a:pt x="195031" y="1946270"/>
                                  </a:lnTo>
                                  <a:lnTo>
                                    <a:pt x="188322" y="1935487"/>
                                  </a:lnTo>
                                  <a:lnTo>
                                    <a:pt x="181721" y="1924636"/>
                                  </a:lnTo>
                                  <a:lnTo>
                                    <a:pt x="175229" y="1913721"/>
                                  </a:lnTo>
                                  <a:lnTo>
                                    <a:pt x="168846" y="1902741"/>
                                  </a:lnTo>
                                  <a:lnTo>
                                    <a:pt x="162574" y="1891698"/>
                                  </a:lnTo>
                                  <a:lnTo>
                                    <a:pt x="156412" y="1880593"/>
                                  </a:lnTo>
                                  <a:lnTo>
                                    <a:pt x="150362" y="1869426"/>
                                  </a:lnTo>
                                  <a:lnTo>
                                    <a:pt x="144424" y="1858200"/>
                                  </a:lnTo>
                                  <a:lnTo>
                                    <a:pt x="138598" y="1846915"/>
                                  </a:lnTo>
                                  <a:lnTo>
                                    <a:pt x="132885" y="1835572"/>
                                  </a:lnTo>
                                  <a:lnTo>
                                    <a:pt x="127287" y="1824173"/>
                                  </a:lnTo>
                                  <a:lnTo>
                                    <a:pt x="121802" y="1812718"/>
                                  </a:lnTo>
                                  <a:lnTo>
                                    <a:pt x="116432" y="1801209"/>
                                  </a:lnTo>
                                  <a:lnTo>
                                    <a:pt x="111178" y="1789646"/>
                                  </a:lnTo>
                                  <a:lnTo>
                                    <a:pt x="106039" y="1778032"/>
                                  </a:lnTo>
                                  <a:lnTo>
                                    <a:pt x="101017" y="1766367"/>
                                  </a:lnTo>
                                  <a:lnTo>
                                    <a:pt x="96112" y="1754653"/>
                                  </a:lnTo>
                                  <a:lnTo>
                                    <a:pt x="91324" y="1742890"/>
                                  </a:lnTo>
                                  <a:lnTo>
                                    <a:pt x="86654" y="1731079"/>
                                  </a:lnTo>
                                  <a:lnTo>
                                    <a:pt x="82102" y="1719223"/>
                                  </a:lnTo>
                                  <a:lnTo>
                                    <a:pt x="77669" y="1707321"/>
                                  </a:lnTo>
                                  <a:lnTo>
                                    <a:pt x="73356" y="1695376"/>
                                  </a:lnTo>
                                  <a:lnTo>
                                    <a:pt x="69162" y="1683388"/>
                                  </a:lnTo>
                                  <a:lnTo>
                                    <a:pt x="65088" y="1671359"/>
                                  </a:lnTo>
                                  <a:lnTo>
                                    <a:pt x="61135" y="1659290"/>
                                  </a:lnTo>
                                  <a:lnTo>
                                    <a:pt x="57302" y="1647182"/>
                                  </a:lnTo>
                                  <a:lnTo>
                                    <a:pt x="53591" y="1635036"/>
                                  </a:lnTo>
                                  <a:lnTo>
                                    <a:pt x="50001" y="1622854"/>
                                  </a:lnTo>
                                  <a:lnTo>
                                    <a:pt x="46534" y="1610636"/>
                                  </a:lnTo>
                                  <a:lnTo>
                                    <a:pt x="43188" y="1598385"/>
                                  </a:lnTo>
                                  <a:lnTo>
                                    <a:pt x="39966" y="1586100"/>
                                  </a:lnTo>
                                  <a:lnTo>
                                    <a:pt x="36866" y="1573784"/>
                                  </a:lnTo>
                                  <a:lnTo>
                                    <a:pt x="33890" y="1561438"/>
                                  </a:lnTo>
                                  <a:lnTo>
                                    <a:pt x="31038" y="1549062"/>
                                  </a:lnTo>
                                  <a:lnTo>
                                    <a:pt x="28309" y="1536658"/>
                                  </a:lnTo>
                                  <a:lnTo>
                                    <a:pt x="25704" y="1524228"/>
                                  </a:lnTo>
                                  <a:lnTo>
                                    <a:pt x="23224" y="1511773"/>
                                  </a:lnTo>
                                  <a:lnTo>
                                    <a:pt x="20869" y="1499293"/>
                                  </a:lnTo>
                                  <a:lnTo>
                                    <a:pt x="18638" y="1486790"/>
                                  </a:lnTo>
                                  <a:lnTo>
                                    <a:pt x="16533" y="1474265"/>
                                  </a:lnTo>
                                  <a:lnTo>
                                    <a:pt x="14553" y="1461721"/>
                                  </a:lnTo>
                                  <a:lnTo>
                                    <a:pt x="12699" y="1449157"/>
                                  </a:lnTo>
                                  <a:lnTo>
                                    <a:pt x="10970" y="1436575"/>
                                  </a:lnTo>
                                  <a:lnTo>
                                    <a:pt x="9367" y="1423976"/>
                                  </a:lnTo>
                                  <a:lnTo>
                                    <a:pt x="7890" y="1411362"/>
                                  </a:lnTo>
                                  <a:lnTo>
                                    <a:pt x="6540" y="1398734"/>
                                  </a:lnTo>
                                  <a:lnTo>
                                    <a:pt x="5316" y="1386093"/>
                                  </a:lnTo>
                                  <a:lnTo>
                                    <a:pt x="4218" y="1373440"/>
                                  </a:lnTo>
                                  <a:lnTo>
                                    <a:pt x="3247" y="1360777"/>
                                  </a:lnTo>
                                  <a:lnTo>
                                    <a:pt x="2402" y="1348105"/>
                                  </a:lnTo>
                                  <a:lnTo>
                                    <a:pt x="1685" y="1335425"/>
                                  </a:lnTo>
                                  <a:lnTo>
                                    <a:pt x="1094" y="1322739"/>
                                  </a:lnTo>
                                  <a:lnTo>
                                    <a:pt x="630" y="1310047"/>
                                  </a:lnTo>
                                  <a:lnTo>
                                    <a:pt x="293" y="1297352"/>
                                  </a:lnTo>
                                  <a:lnTo>
                                    <a:pt x="83" y="1284653"/>
                                  </a:lnTo>
                                  <a:lnTo>
                                    <a:pt x="0" y="1271953"/>
                                  </a:lnTo>
                                  <a:lnTo>
                                    <a:pt x="43" y="1259253"/>
                                  </a:lnTo>
                                  <a:lnTo>
                                    <a:pt x="214" y="1246554"/>
                                  </a:lnTo>
                                  <a:lnTo>
                                    <a:pt x="512" y="1233858"/>
                                  </a:lnTo>
                                  <a:lnTo>
                                    <a:pt x="937" y="1221164"/>
                                  </a:lnTo>
                                  <a:lnTo>
                                    <a:pt x="1489" y="1208476"/>
                                  </a:lnTo>
                                  <a:lnTo>
                                    <a:pt x="2168" y="1195794"/>
                                  </a:lnTo>
                                  <a:lnTo>
                                    <a:pt x="2973" y="1183120"/>
                                  </a:lnTo>
                                  <a:lnTo>
                                    <a:pt x="3905" y="1170454"/>
                                  </a:lnTo>
                                  <a:lnTo>
                                    <a:pt x="4964" y="1157798"/>
                                  </a:lnTo>
                                  <a:lnTo>
                                    <a:pt x="6149" y="1145153"/>
                                  </a:lnTo>
                                  <a:lnTo>
                                    <a:pt x="7461" y="1132521"/>
                                  </a:lnTo>
                                  <a:lnTo>
                                    <a:pt x="8899" y="1119902"/>
                                  </a:lnTo>
                                  <a:lnTo>
                                    <a:pt x="10463" y="1107299"/>
                                  </a:lnTo>
                                  <a:lnTo>
                                    <a:pt x="12153" y="1094712"/>
                                  </a:lnTo>
                                  <a:lnTo>
                                    <a:pt x="13968" y="1082142"/>
                                  </a:lnTo>
                                  <a:lnTo>
                                    <a:pt x="15910" y="1069591"/>
                                  </a:lnTo>
                                  <a:lnTo>
                                    <a:pt x="17976" y="1057060"/>
                                  </a:lnTo>
                                  <a:lnTo>
                                    <a:pt x="20168" y="1044550"/>
                                  </a:lnTo>
                                  <a:lnTo>
                                    <a:pt x="22485" y="1032063"/>
                                  </a:lnTo>
                                  <a:lnTo>
                                    <a:pt x="24927" y="1019600"/>
                                  </a:lnTo>
                                  <a:lnTo>
                                    <a:pt x="27493" y="1007162"/>
                                  </a:lnTo>
                                  <a:lnTo>
                                    <a:pt x="30184" y="994750"/>
                                  </a:lnTo>
                                  <a:lnTo>
                                    <a:pt x="32998" y="982366"/>
                                  </a:lnTo>
                                  <a:lnTo>
                                    <a:pt x="35936" y="970010"/>
                                  </a:lnTo>
                                  <a:lnTo>
                                    <a:pt x="38998" y="957685"/>
                                  </a:lnTo>
                                  <a:lnTo>
                                    <a:pt x="42183" y="945390"/>
                                  </a:lnTo>
                                  <a:lnTo>
                                    <a:pt x="45490" y="933128"/>
                                  </a:lnTo>
                                  <a:lnTo>
                                    <a:pt x="48920" y="920900"/>
                                  </a:lnTo>
                                  <a:lnTo>
                                    <a:pt x="52472" y="908707"/>
                                  </a:lnTo>
                                  <a:lnTo>
                                    <a:pt x="56146" y="896550"/>
                                  </a:lnTo>
                                  <a:lnTo>
                                    <a:pt x="59941" y="884430"/>
                                  </a:lnTo>
                                  <a:lnTo>
                                    <a:pt x="63857" y="872348"/>
                                  </a:lnTo>
                                  <a:lnTo>
                                    <a:pt x="67894" y="860307"/>
                                  </a:lnTo>
                                  <a:lnTo>
                                    <a:pt x="72051" y="848306"/>
                                  </a:lnTo>
                                  <a:lnTo>
                                    <a:pt x="76328" y="836348"/>
                                  </a:lnTo>
                                  <a:lnTo>
                                    <a:pt x="80724" y="824433"/>
                                  </a:lnTo>
                                  <a:lnTo>
                                    <a:pt x="85239" y="812563"/>
                                  </a:lnTo>
                                  <a:lnTo>
                                    <a:pt x="89873" y="800738"/>
                                  </a:lnTo>
                                  <a:lnTo>
                                    <a:pt x="94624" y="788960"/>
                                  </a:lnTo>
                                  <a:lnTo>
                                    <a:pt x="99493" y="777230"/>
                                  </a:lnTo>
                                  <a:lnTo>
                                    <a:pt x="104480" y="765550"/>
                                  </a:lnTo>
                                  <a:lnTo>
                                    <a:pt x="109582" y="753920"/>
                                  </a:lnTo>
                                  <a:lnTo>
                                    <a:pt x="114801" y="742342"/>
                                  </a:lnTo>
                                  <a:lnTo>
                                    <a:pt x="120135" y="730816"/>
                                  </a:lnTo>
                                  <a:lnTo>
                                    <a:pt x="125585" y="719344"/>
                                  </a:lnTo>
                                  <a:lnTo>
                                    <a:pt x="131149" y="707928"/>
                                  </a:lnTo>
                                  <a:lnTo>
                                    <a:pt x="136826" y="696567"/>
                                  </a:lnTo>
                                  <a:lnTo>
                                    <a:pt x="142617" y="685264"/>
                                  </a:lnTo>
                                  <a:lnTo>
                                    <a:pt x="148521" y="674020"/>
                                  </a:lnTo>
                                  <a:lnTo>
                                    <a:pt x="154537" y="662835"/>
                                  </a:lnTo>
                                  <a:lnTo>
                                    <a:pt x="160664" y="651711"/>
                                  </a:lnTo>
                                  <a:lnTo>
                                    <a:pt x="166902" y="640648"/>
                                  </a:lnTo>
                                  <a:lnTo>
                                    <a:pt x="173251" y="629648"/>
                                  </a:lnTo>
                                  <a:lnTo>
                                    <a:pt x="179709" y="618713"/>
                                  </a:lnTo>
                                  <a:lnTo>
                                    <a:pt x="186277" y="607843"/>
                                  </a:lnTo>
                                  <a:lnTo>
                                    <a:pt x="192953" y="597039"/>
                                  </a:lnTo>
                                  <a:lnTo>
                                    <a:pt x="199736" y="586302"/>
                                  </a:lnTo>
                                  <a:lnTo>
                                    <a:pt x="206626" y="575633"/>
                                  </a:lnTo>
                                  <a:lnTo>
                                    <a:pt x="213623" y="565034"/>
                                  </a:lnTo>
                                  <a:lnTo>
                                    <a:pt x="220726" y="554506"/>
                                  </a:lnTo>
                                  <a:lnTo>
                                    <a:pt x="227933" y="544049"/>
                                  </a:lnTo>
                                  <a:lnTo>
                                    <a:pt x="235245" y="533665"/>
                                  </a:lnTo>
                                  <a:lnTo>
                                    <a:pt x="242660" y="523354"/>
                                  </a:lnTo>
                                  <a:lnTo>
                                    <a:pt x="250177" y="513118"/>
                                  </a:lnTo>
                                  <a:lnTo>
                                    <a:pt x="257797" y="502958"/>
                                  </a:lnTo>
                                  <a:lnTo>
                                    <a:pt x="265518" y="492874"/>
                                  </a:lnTo>
                                  <a:lnTo>
                                    <a:pt x="273340" y="482868"/>
                                  </a:lnTo>
                                  <a:lnTo>
                                    <a:pt x="281261" y="472941"/>
                                  </a:lnTo>
                                  <a:lnTo>
                                    <a:pt x="289281" y="463093"/>
                                  </a:lnTo>
                                  <a:lnTo>
                                    <a:pt x="297399" y="453326"/>
                                  </a:lnTo>
                                  <a:lnTo>
                                    <a:pt x="305614" y="443641"/>
                                  </a:lnTo>
                                  <a:lnTo>
                                    <a:pt x="313926" y="434039"/>
                                  </a:lnTo>
                                  <a:lnTo>
                                    <a:pt x="322333" y="424520"/>
                                  </a:lnTo>
                                  <a:lnTo>
                                    <a:pt x="330836" y="415085"/>
                                  </a:lnTo>
                                  <a:lnTo>
                                    <a:pt x="339432" y="405737"/>
                                  </a:lnTo>
                                  <a:lnTo>
                                    <a:pt x="348121" y="396474"/>
                                  </a:lnTo>
                                  <a:lnTo>
                                    <a:pt x="356902" y="387299"/>
                                  </a:lnTo>
                                  <a:lnTo>
                                    <a:pt x="365775" y="378212"/>
                                  </a:lnTo>
                                  <a:lnTo>
                                    <a:pt x="374738" y="369215"/>
                                  </a:lnTo>
                                  <a:lnTo>
                                    <a:pt x="383790" y="360307"/>
                                  </a:lnTo>
                                  <a:lnTo>
                                    <a:pt x="392932" y="351490"/>
                                  </a:lnTo>
                                  <a:lnTo>
                                    <a:pt x="402160" y="342766"/>
                                  </a:lnTo>
                                  <a:lnTo>
                                    <a:pt x="411476" y="334134"/>
                                  </a:lnTo>
                                  <a:lnTo>
                                    <a:pt x="420878" y="325595"/>
                                  </a:lnTo>
                                  <a:lnTo>
                                    <a:pt x="430364" y="317151"/>
                                  </a:lnTo>
                                  <a:lnTo>
                                    <a:pt x="439935" y="308802"/>
                                  </a:lnTo>
                                  <a:lnTo>
                                    <a:pt x="449588" y="300550"/>
                                  </a:lnTo>
                                  <a:lnTo>
                                    <a:pt x="459324" y="292394"/>
                                  </a:lnTo>
                                  <a:lnTo>
                                    <a:pt x="469140" y="284336"/>
                                  </a:lnTo>
                                  <a:lnTo>
                                    <a:pt x="479037" y="276377"/>
                                  </a:lnTo>
                                  <a:lnTo>
                                    <a:pt x="489013" y="268517"/>
                                  </a:lnTo>
                                  <a:lnTo>
                                    <a:pt x="499066" y="260757"/>
                                  </a:lnTo>
                                  <a:lnTo>
                                    <a:pt x="509197" y="253099"/>
                                  </a:lnTo>
                                  <a:lnTo>
                                    <a:pt x="519404" y="245541"/>
                                  </a:lnTo>
                                  <a:lnTo>
                                    <a:pt x="529686" y="238087"/>
                                  </a:lnTo>
                                  <a:lnTo>
                                    <a:pt x="540043" y="230735"/>
                                  </a:lnTo>
                                  <a:lnTo>
                                    <a:pt x="550472" y="223488"/>
                                  </a:lnTo>
                                  <a:lnTo>
                                    <a:pt x="560973" y="216345"/>
                                  </a:lnTo>
                                  <a:lnTo>
                                    <a:pt x="571545" y="209307"/>
                                  </a:lnTo>
                                  <a:lnTo>
                                    <a:pt x="582187" y="202376"/>
                                  </a:lnTo>
                                  <a:lnTo>
                                    <a:pt x="592897" y="195551"/>
                                  </a:lnTo>
                                  <a:lnTo>
                                    <a:pt x="603675" y="188834"/>
                                  </a:lnTo>
                                  <a:lnTo>
                                    <a:pt x="614520" y="182224"/>
                                  </a:lnTo>
                                  <a:lnTo>
                                    <a:pt x="625431" y="175724"/>
                                  </a:lnTo>
                                  <a:lnTo>
                                    <a:pt x="636406" y="169333"/>
                                  </a:lnTo>
                                  <a:lnTo>
                                    <a:pt x="647444" y="163052"/>
                                  </a:lnTo>
                                  <a:lnTo>
                                    <a:pt x="658545" y="156882"/>
                                  </a:lnTo>
                                  <a:lnTo>
                                    <a:pt x="669707" y="150823"/>
                                  </a:lnTo>
                                  <a:lnTo>
                                    <a:pt x="680928" y="144876"/>
                                  </a:lnTo>
                                  <a:lnTo>
                                    <a:pt x="692209" y="139042"/>
                                  </a:lnTo>
                                  <a:lnTo>
                                    <a:pt x="703547" y="133320"/>
                                  </a:lnTo>
                                  <a:lnTo>
                                    <a:pt x="714943" y="127713"/>
                                  </a:lnTo>
                                  <a:lnTo>
                                    <a:pt x="726393" y="122219"/>
                                  </a:lnTo>
                                  <a:lnTo>
                                    <a:pt x="737898" y="116841"/>
                                  </a:lnTo>
                                  <a:lnTo>
                                    <a:pt x="749456" y="111577"/>
                                  </a:lnTo>
                                  <a:lnTo>
                                    <a:pt x="761066" y="106430"/>
                                  </a:lnTo>
                                  <a:lnTo>
                                    <a:pt x="772728" y="101399"/>
                                  </a:lnTo>
                                  <a:lnTo>
                                    <a:pt x="784438" y="96484"/>
                                  </a:lnTo>
                                  <a:lnTo>
                                    <a:pt x="796198" y="91687"/>
                                  </a:lnTo>
                                  <a:lnTo>
                                    <a:pt x="808005" y="87008"/>
                                  </a:lnTo>
                                  <a:lnTo>
                                    <a:pt x="819858" y="82448"/>
                                  </a:lnTo>
                                  <a:lnTo>
                                    <a:pt x="831756" y="78006"/>
                                  </a:lnTo>
                                  <a:lnTo>
                                    <a:pt x="843697" y="73683"/>
                                  </a:lnTo>
                                  <a:lnTo>
                                    <a:pt x="855682" y="69480"/>
                                  </a:lnTo>
                                  <a:lnTo>
                                    <a:pt x="867708" y="65396"/>
                                  </a:lnTo>
                                  <a:lnTo>
                                    <a:pt x="879774" y="61434"/>
                                  </a:lnTo>
                                  <a:lnTo>
                                    <a:pt x="891879" y="57592"/>
                                  </a:lnTo>
                                  <a:lnTo>
                                    <a:pt x="904022" y="53871"/>
                                  </a:lnTo>
                                  <a:lnTo>
                                    <a:pt x="916202" y="50272"/>
                                  </a:lnTo>
                                  <a:lnTo>
                                    <a:pt x="928417" y="46795"/>
                                  </a:lnTo>
                                  <a:lnTo>
                                    <a:pt x="940666" y="43441"/>
                                  </a:lnTo>
                                  <a:lnTo>
                                    <a:pt x="952948" y="40209"/>
                                  </a:lnTo>
                                  <a:lnTo>
                                    <a:pt x="965261" y="37100"/>
                                  </a:lnTo>
                                  <a:lnTo>
                                    <a:pt x="977606" y="34114"/>
                                  </a:lnTo>
                                  <a:lnTo>
                                    <a:pt x="989979" y="31252"/>
                                  </a:lnTo>
                                  <a:lnTo>
                                    <a:pt x="1002380" y="28514"/>
                                  </a:lnTo>
                                  <a:lnTo>
                                    <a:pt x="1014809" y="25900"/>
                                  </a:lnTo>
                                  <a:lnTo>
                                    <a:pt x="1027262" y="23410"/>
                                  </a:lnTo>
                                  <a:lnTo>
                                    <a:pt x="1039740" y="21045"/>
                                  </a:lnTo>
                                  <a:lnTo>
                                    <a:pt x="1052242" y="18805"/>
                                  </a:lnTo>
                                  <a:lnTo>
                                    <a:pt x="1064764" y="16690"/>
                                  </a:lnTo>
                                  <a:lnTo>
                                    <a:pt x="1077308" y="14700"/>
                                  </a:lnTo>
                                  <a:lnTo>
                                    <a:pt x="1089870" y="12836"/>
                                  </a:lnTo>
                                  <a:lnTo>
                                    <a:pt x="1102451" y="11097"/>
                                  </a:lnTo>
                                  <a:lnTo>
                                    <a:pt x="1115048" y="9485"/>
                                  </a:lnTo>
                                  <a:lnTo>
                                    <a:pt x="1127661" y="7999"/>
                                  </a:lnTo>
                                  <a:lnTo>
                                    <a:pt x="1140288" y="6638"/>
                                  </a:lnTo>
                                  <a:lnTo>
                                    <a:pt x="1152928" y="5404"/>
                                  </a:lnTo>
                                  <a:lnTo>
                                    <a:pt x="1165580" y="4297"/>
                                  </a:lnTo>
                                  <a:lnTo>
                                    <a:pt x="1178242" y="3316"/>
                                  </a:lnTo>
                                  <a:lnTo>
                                    <a:pt x="1190914" y="2462"/>
                                  </a:lnTo>
                                  <a:lnTo>
                                    <a:pt x="1203593" y="1734"/>
                                  </a:lnTo>
                                  <a:lnTo>
                                    <a:pt x="1216279" y="1134"/>
                                  </a:lnTo>
                                  <a:lnTo>
                                    <a:pt x="1228970" y="660"/>
                                  </a:lnTo>
                                  <a:lnTo>
                                    <a:pt x="1241666" y="313"/>
                                  </a:lnTo>
                                  <a:lnTo>
                                    <a:pt x="1254364" y="93"/>
                                  </a:lnTo>
                                  <a:lnTo>
                                    <a:pt x="1267064" y="0"/>
                                  </a:lnTo>
                                  <a:lnTo>
                                    <a:pt x="1279764" y="35"/>
                                  </a:lnTo>
                                  <a:lnTo>
                                    <a:pt x="1292463" y="196"/>
                                  </a:lnTo>
                                  <a:lnTo>
                                    <a:pt x="1305160" y="484"/>
                                  </a:lnTo>
                                  <a:lnTo>
                                    <a:pt x="1317853" y="899"/>
                                  </a:lnTo>
                                  <a:lnTo>
                                    <a:pt x="1330542" y="1441"/>
                                  </a:lnTo>
                                  <a:lnTo>
                                    <a:pt x="1343224" y="2110"/>
                                  </a:lnTo>
                                  <a:lnTo>
                                    <a:pt x="1355900" y="2905"/>
                                  </a:lnTo>
                                  <a:lnTo>
                                    <a:pt x="1368566" y="3828"/>
                                  </a:lnTo>
                                  <a:lnTo>
                                    <a:pt x="1381223" y="4877"/>
                                  </a:lnTo>
                                  <a:lnTo>
                                    <a:pt x="1393869" y="6052"/>
                                  </a:lnTo>
                                  <a:lnTo>
                                    <a:pt x="1406502" y="7354"/>
                                  </a:lnTo>
                                  <a:lnTo>
                                    <a:pt x="1419121" y="8782"/>
                                  </a:lnTo>
                                  <a:lnTo>
                                    <a:pt x="1431726" y="10337"/>
                                  </a:lnTo>
                                  <a:lnTo>
                                    <a:pt x="1444315" y="12017"/>
                                  </a:lnTo>
                                  <a:lnTo>
                                    <a:pt x="1456886" y="13823"/>
                                  </a:lnTo>
                                  <a:lnTo>
                                    <a:pt x="1469438" y="15755"/>
                                  </a:lnTo>
                                  <a:lnTo>
                                    <a:pt x="1481971" y="17812"/>
                                  </a:lnTo>
                                  <a:lnTo>
                                    <a:pt x="1494482" y="19994"/>
                                  </a:lnTo>
                                  <a:lnTo>
                                    <a:pt x="1506971" y="22302"/>
                                  </a:lnTo>
                                  <a:lnTo>
                                    <a:pt x="1519436" y="24734"/>
                                  </a:lnTo>
                                  <a:lnTo>
                                    <a:pt x="1531876" y="27290"/>
                                  </a:lnTo>
                                  <a:lnTo>
                                    <a:pt x="1544290" y="29971"/>
                                  </a:lnTo>
                                  <a:lnTo>
                                    <a:pt x="1556676" y="32776"/>
                                  </a:lnTo>
                                  <a:lnTo>
                                    <a:pt x="1569034" y="35705"/>
                                  </a:lnTo>
                                  <a:lnTo>
                                    <a:pt x="1581362" y="38757"/>
                                  </a:lnTo>
                                  <a:lnTo>
                                    <a:pt x="1593659" y="41932"/>
                                  </a:lnTo>
                                  <a:lnTo>
                                    <a:pt x="1605924" y="45230"/>
                                  </a:lnTo>
                                  <a:lnTo>
                                    <a:pt x="1618154" y="48651"/>
                                  </a:lnTo>
                                  <a:lnTo>
                                    <a:pt x="1630350" y="52193"/>
                                  </a:lnTo>
                                  <a:lnTo>
                                    <a:pt x="1642511" y="55858"/>
                                  </a:lnTo>
                                  <a:lnTo>
                                    <a:pt x="1654633" y="59643"/>
                                  </a:lnTo>
                                  <a:lnTo>
                                    <a:pt x="1666718" y="63550"/>
                                  </a:lnTo>
                                  <a:lnTo>
                                    <a:pt x="1678762" y="67578"/>
                                  </a:lnTo>
                                  <a:lnTo>
                                    <a:pt x="1690766" y="71726"/>
                                  </a:lnTo>
                                  <a:lnTo>
                                    <a:pt x="1702728" y="75993"/>
                                  </a:lnTo>
                                  <a:lnTo>
                                    <a:pt x="1714646" y="80380"/>
                                  </a:lnTo>
                                  <a:lnTo>
                                    <a:pt x="1726520" y="84886"/>
                                  </a:lnTo>
                                  <a:lnTo>
                                    <a:pt x="1738348" y="89511"/>
                                  </a:lnTo>
                                  <a:lnTo>
                                    <a:pt x="1750130" y="94253"/>
                                  </a:lnTo>
                                  <a:lnTo>
                                    <a:pt x="1761863" y="99113"/>
                                  </a:lnTo>
                                  <a:lnTo>
                                    <a:pt x="1773547" y="104090"/>
                                  </a:lnTo>
                                  <a:lnTo>
                                    <a:pt x="1785181" y="109184"/>
                                  </a:lnTo>
                                  <a:lnTo>
                                    <a:pt x="1796764" y="114394"/>
                                  </a:lnTo>
                                  <a:lnTo>
                                    <a:pt x="1808293" y="119720"/>
                                  </a:lnTo>
                                  <a:lnTo>
                                    <a:pt x="1819769" y="125160"/>
                                  </a:lnTo>
                                  <a:lnTo>
                                    <a:pt x="1831190" y="130715"/>
                                  </a:lnTo>
                                  <a:lnTo>
                                    <a:pt x="1842555" y="136384"/>
                                  </a:lnTo>
                                  <a:lnTo>
                                    <a:pt x="1853862" y="142166"/>
                                  </a:lnTo>
                                  <a:lnTo>
                                    <a:pt x="1865111" y="148061"/>
                                  </a:lnTo>
                                  <a:lnTo>
                                    <a:pt x="1876301" y="154068"/>
                                  </a:lnTo>
                                  <a:lnTo>
                                    <a:pt x="1887430" y="160187"/>
                                  </a:lnTo>
                                  <a:lnTo>
                                    <a:pt x="1898497" y="166417"/>
                                  </a:lnTo>
                                  <a:lnTo>
                                    <a:pt x="1909502" y="172757"/>
                                  </a:lnTo>
                                  <a:lnTo>
                                    <a:pt x="1920442" y="179207"/>
                                  </a:lnTo>
                                  <a:lnTo>
                                    <a:pt x="1931317" y="185766"/>
                                  </a:lnTo>
                                  <a:lnTo>
                                    <a:pt x="1942127" y="192434"/>
                                  </a:lnTo>
                                  <a:lnTo>
                                    <a:pt x="1952869" y="199209"/>
                                  </a:lnTo>
                                  <a:lnTo>
                                    <a:pt x="1963542" y="206091"/>
                                  </a:lnTo>
                                  <a:lnTo>
                                    <a:pt x="1974147" y="213080"/>
                                  </a:lnTo>
                                  <a:lnTo>
                                    <a:pt x="1984681" y="220174"/>
                                  </a:lnTo>
                                  <a:lnTo>
                                    <a:pt x="1995143" y="227373"/>
                                  </a:lnTo>
                                  <a:lnTo>
                                    <a:pt x="2005533" y="234677"/>
                                  </a:lnTo>
                                  <a:lnTo>
                                    <a:pt x="2015850" y="242084"/>
                                  </a:lnTo>
                                  <a:lnTo>
                                    <a:pt x="2026091" y="249594"/>
                                  </a:lnTo>
                                  <a:lnTo>
                                    <a:pt x="2036258" y="257206"/>
                                  </a:lnTo>
                                  <a:lnTo>
                                    <a:pt x="2046347" y="264919"/>
                                  </a:lnTo>
                                  <a:lnTo>
                                    <a:pt x="2056359" y="272733"/>
                                  </a:lnTo>
                                  <a:lnTo>
                                    <a:pt x="2066292" y="280646"/>
                                  </a:lnTo>
                                  <a:lnTo>
                                    <a:pt x="2076146" y="288659"/>
                                  </a:lnTo>
                                  <a:lnTo>
                                    <a:pt x="2085920" y="296769"/>
                                  </a:lnTo>
                                  <a:lnTo>
                                    <a:pt x="2095611" y="304977"/>
                                  </a:lnTo>
                                  <a:lnTo>
                                    <a:pt x="2105220" y="313281"/>
                                  </a:lnTo>
                                  <a:lnTo>
                                    <a:pt x="2114745" y="321682"/>
                                  </a:lnTo>
                                  <a:lnTo>
                                    <a:pt x="2124186" y="330176"/>
                                  </a:lnTo>
                                  <a:lnTo>
                                    <a:pt x="2133541" y="338765"/>
                                  </a:lnTo>
                                  <a:lnTo>
                                    <a:pt x="2142811" y="347447"/>
                                  </a:lnTo>
                                  <a:lnTo>
                                    <a:pt x="2151993" y="356222"/>
                                  </a:lnTo>
                                  <a:lnTo>
                                    <a:pt x="2161086" y="365087"/>
                                  </a:lnTo>
                                  <a:lnTo>
                                    <a:pt x="2170091" y="374043"/>
                                  </a:lnTo>
                                  <a:lnTo>
                                    <a:pt x="2179005" y="383089"/>
                                  </a:lnTo>
                                  <a:lnTo>
                                    <a:pt x="2187829" y="392223"/>
                                  </a:lnTo>
                                  <a:lnTo>
                                    <a:pt x="2196561" y="401446"/>
                                  </a:lnTo>
                                  <a:lnTo>
                                    <a:pt x="2205200" y="410755"/>
                                  </a:lnTo>
                                  <a:lnTo>
                                    <a:pt x="2213745" y="420150"/>
                                  </a:lnTo>
                                  <a:lnTo>
                                    <a:pt x="2222197" y="429630"/>
                                  </a:lnTo>
                                  <a:lnTo>
                                    <a:pt x="2230553" y="439194"/>
                                  </a:lnTo>
                                  <a:lnTo>
                                    <a:pt x="2238813" y="448841"/>
                                  </a:lnTo>
                                  <a:lnTo>
                                    <a:pt x="2246976" y="458570"/>
                                  </a:lnTo>
                                  <a:lnTo>
                                    <a:pt x="2255041" y="468380"/>
                                  </a:lnTo>
                                  <a:lnTo>
                                    <a:pt x="2263008" y="478271"/>
                                  </a:lnTo>
                                  <a:lnTo>
                                    <a:pt x="2270876" y="488240"/>
                                  </a:lnTo>
                                  <a:lnTo>
                                    <a:pt x="2278643" y="498288"/>
                                  </a:lnTo>
                                  <a:lnTo>
                                    <a:pt x="2286310" y="508413"/>
                                  </a:lnTo>
                                  <a:lnTo>
                                    <a:pt x="2293875" y="518615"/>
                                  </a:lnTo>
                                  <a:lnTo>
                                    <a:pt x="2301338" y="528891"/>
                                  </a:lnTo>
                                  <a:lnTo>
                                    <a:pt x="2308697" y="539241"/>
                                  </a:lnTo>
                                  <a:lnTo>
                                    <a:pt x="2315953" y="549665"/>
                                  </a:lnTo>
                                  <a:lnTo>
                                    <a:pt x="2323104" y="560160"/>
                                  </a:lnTo>
                                  <a:lnTo>
                                    <a:pt x="2330150" y="570727"/>
                                  </a:lnTo>
                                  <a:lnTo>
                                    <a:pt x="2337089" y="581364"/>
                                  </a:lnTo>
                                  <a:lnTo>
                                    <a:pt x="2343922" y="592069"/>
                                  </a:lnTo>
                                  <a:lnTo>
                                    <a:pt x="2350648" y="602842"/>
                                  </a:lnTo>
                                  <a:lnTo>
                                    <a:pt x="2357265" y="613682"/>
                                  </a:lnTo>
                                  <a:lnTo>
                                    <a:pt x="2363774" y="624587"/>
                                  </a:lnTo>
                                  <a:lnTo>
                                    <a:pt x="2370173" y="635557"/>
                                  </a:lnTo>
                                  <a:lnTo>
                                    <a:pt x="2376463" y="646591"/>
                                  </a:lnTo>
                                  <a:lnTo>
                                    <a:pt x="2382642" y="657687"/>
                                  </a:lnTo>
                                  <a:lnTo>
                                    <a:pt x="2388709" y="668844"/>
                                  </a:lnTo>
                                  <a:lnTo>
                                    <a:pt x="2394665" y="680061"/>
                                  </a:lnTo>
                                  <a:lnTo>
                                    <a:pt x="2400508" y="691337"/>
                                  </a:lnTo>
                                  <a:lnTo>
                                    <a:pt x="2406238" y="702671"/>
                                  </a:lnTo>
                                  <a:lnTo>
                                    <a:pt x="2411854" y="714062"/>
                                  </a:lnTo>
                                  <a:lnTo>
                                    <a:pt x="2417357" y="725508"/>
                                  </a:lnTo>
                                  <a:lnTo>
                                    <a:pt x="2422744" y="737009"/>
                                  </a:lnTo>
                                  <a:lnTo>
                                    <a:pt x="2428016" y="748563"/>
                                  </a:lnTo>
                                  <a:lnTo>
                                    <a:pt x="2433173" y="760169"/>
                                  </a:lnTo>
                                  <a:lnTo>
                                    <a:pt x="2438213" y="771827"/>
                                  </a:lnTo>
                                  <a:lnTo>
                                    <a:pt x="2443136" y="783534"/>
                                  </a:lnTo>
                                  <a:lnTo>
                                    <a:pt x="2447942" y="795290"/>
                                  </a:lnTo>
                                  <a:lnTo>
                                    <a:pt x="2452630" y="807093"/>
                                  </a:lnTo>
                                  <a:lnTo>
                                    <a:pt x="2457200" y="818942"/>
                                  </a:lnTo>
                                  <a:lnTo>
                                    <a:pt x="2461652" y="830837"/>
                                  </a:lnTo>
                                  <a:lnTo>
                                    <a:pt x="2465984" y="842775"/>
                                  </a:lnTo>
                                  <a:lnTo>
                                    <a:pt x="2470196" y="854756"/>
                                  </a:lnTo>
                                  <a:lnTo>
                                    <a:pt x="2474288" y="866779"/>
                                  </a:lnTo>
                                  <a:lnTo>
                                    <a:pt x="2478260" y="878842"/>
                                  </a:lnTo>
                                  <a:lnTo>
                                    <a:pt x="2482112" y="890944"/>
                                  </a:lnTo>
                                  <a:lnTo>
                                    <a:pt x="2485841" y="903085"/>
                                  </a:lnTo>
                                  <a:lnTo>
                                    <a:pt x="2489450" y="915261"/>
                                  </a:lnTo>
                                  <a:lnTo>
                                    <a:pt x="2492936" y="927474"/>
                                  </a:lnTo>
                                  <a:lnTo>
                                    <a:pt x="2496300" y="939720"/>
                                  </a:lnTo>
                                  <a:lnTo>
                                    <a:pt x="2499542" y="952000"/>
                                  </a:lnTo>
                                  <a:lnTo>
                                    <a:pt x="2502660" y="964311"/>
                                  </a:lnTo>
                                  <a:lnTo>
                                    <a:pt x="2505656" y="976653"/>
                                  </a:lnTo>
                                  <a:lnTo>
                                    <a:pt x="2508527" y="989024"/>
                                  </a:lnTo>
                                  <a:lnTo>
                                    <a:pt x="2511275" y="1001423"/>
                                  </a:lnTo>
                                  <a:lnTo>
                                    <a:pt x="2513898" y="1013850"/>
                                  </a:lnTo>
                                  <a:lnTo>
                                    <a:pt x="2516398" y="1026301"/>
                                  </a:lnTo>
                                  <a:lnTo>
                                    <a:pt x="2518773" y="1038778"/>
                                  </a:lnTo>
                                  <a:lnTo>
                                    <a:pt x="2521022" y="1051277"/>
                                  </a:lnTo>
                                  <a:lnTo>
                                    <a:pt x="2523147" y="1063798"/>
                                  </a:lnTo>
                                  <a:lnTo>
                                    <a:pt x="2525146" y="1076340"/>
                                  </a:lnTo>
                                  <a:lnTo>
                                    <a:pt x="2527020" y="1088901"/>
                                  </a:lnTo>
                                  <a:lnTo>
                                    <a:pt x="2528768" y="1101480"/>
                                  </a:lnTo>
                                  <a:lnTo>
                                    <a:pt x="2530390" y="1114076"/>
                                  </a:lnTo>
                                  <a:lnTo>
                                    <a:pt x="2531886" y="1126688"/>
                                  </a:lnTo>
                                  <a:lnTo>
                                    <a:pt x="2533257" y="1139314"/>
                                  </a:lnTo>
                                  <a:lnTo>
                                    <a:pt x="2534500" y="1151953"/>
                                  </a:lnTo>
                                  <a:lnTo>
                                    <a:pt x="2535617" y="1164604"/>
                                  </a:lnTo>
                                  <a:lnTo>
                                    <a:pt x="2536608" y="1177266"/>
                                  </a:lnTo>
                                  <a:lnTo>
                                    <a:pt x="2537472" y="1189936"/>
                                  </a:lnTo>
                                  <a:lnTo>
                                    <a:pt x="2538209" y="1202615"/>
                                  </a:lnTo>
                                  <a:lnTo>
                                    <a:pt x="2538820" y="1215301"/>
                                  </a:lnTo>
                                  <a:lnTo>
                                    <a:pt x="2539303" y="1227992"/>
                                  </a:lnTo>
                                  <a:lnTo>
                                    <a:pt x="2539660" y="1240687"/>
                                  </a:lnTo>
                                  <a:lnTo>
                                    <a:pt x="2539889" y="1253385"/>
                                  </a:lnTo>
                                  <a:lnTo>
                                    <a:pt x="2539998" y="12699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>
                                <a:alpha val="50000"/>
                              </a:srgbClr>
                            </a:solidFill>
                            <a:ln w="6350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211098108" name="Forme libre : forme 157"/>
                          <wps:cNvSpPr/>
                          <wps:spPr>
                            <a:xfrm>
                              <a:off x="1220543" y="1272909"/>
                              <a:ext cx="1016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1601" h="1">
                                  <a:moveTo>
                                    <a:pt x="0" y="0"/>
                                  </a:moveTo>
                                  <a:lnTo>
                                    <a:pt x="1016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1175567" name="Forme libre : forme 158"/>
                          <wps:cNvSpPr/>
                          <wps:spPr>
                            <a:xfrm>
                              <a:off x="1272909" y="1220543"/>
                              <a:ext cx="1" cy="1016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01601">
                                  <a:moveTo>
                                    <a:pt x="0" y="0"/>
                                  </a:moveTo>
                                  <a:lnTo>
                                    <a:pt x="0" y="1016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352035" name="Forme libre : forme 159"/>
                          <wps:cNvSpPr/>
                          <wps:spPr>
                            <a:xfrm>
                              <a:off x="1272909" y="572004"/>
                              <a:ext cx="1" cy="1270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27001">
                                  <a:moveTo>
                                    <a:pt x="0" y="0"/>
                                  </a:moveTo>
                                  <a:lnTo>
                                    <a:pt x="0" y="1270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2715984" name="Forme libre : forme 160"/>
                          <wps:cNvSpPr/>
                          <wps:spPr>
                            <a:xfrm>
                              <a:off x="1272909" y="1840885"/>
                              <a:ext cx="1" cy="1270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27001">
                                  <a:moveTo>
                                    <a:pt x="0" y="12700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7137483" name="Forme libre : forme 161"/>
                          <wps:cNvSpPr/>
                          <wps:spPr>
                            <a:xfrm>
                              <a:off x="1840885" y="1272909"/>
                              <a:ext cx="1270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27001" h="1">
                                  <a:moveTo>
                                    <a:pt x="127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8482829" name="Forme libre : forme 162"/>
                          <wps:cNvSpPr/>
                          <wps:spPr>
                            <a:xfrm>
                              <a:off x="572004" y="1272909"/>
                              <a:ext cx="1270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27001" h="1">
                                  <a:moveTo>
                                    <a:pt x="0" y="0"/>
                                  </a:moveTo>
                                  <a:lnTo>
                                    <a:pt x="1270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6659252" name="Forme libre : forme 163"/>
                          <wps:cNvSpPr/>
                          <wps:spPr>
                            <a:xfrm>
                              <a:off x="2441086" y="1272909"/>
                              <a:ext cx="1016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1601" h="1">
                                  <a:moveTo>
                                    <a:pt x="0" y="0"/>
                                  </a:moveTo>
                                  <a:lnTo>
                                    <a:pt x="1016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57847623" name="Forme libre : forme 164"/>
                          <wps:cNvSpPr/>
                          <wps:spPr>
                            <a:xfrm>
                              <a:off x="2420945" y="1051359"/>
                              <a:ext cx="100057" cy="176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7" h="17643">
                                  <a:moveTo>
                                    <a:pt x="0" y="17642"/>
                                  </a:moveTo>
                                  <a:lnTo>
                                    <a:pt x="100056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5911427" name="Forme libre : forme 165"/>
                          <wps:cNvSpPr/>
                          <wps:spPr>
                            <a:xfrm>
                              <a:off x="2368578" y="837864"/>
                              <a:ext cx="95474" cy="347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0" y="34750"/>
                                  </a:moveTo>
                                  <a:lnTo>
                                    <a:pt x="95473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3001228" name="Forme libre : forme 166"/>
                          <wps:cNvSpPr/>
                          <wps:spPr>
                            <a:xfrm>
                              <a:off x="2283986" y="636455"/>
                              <a:ext cx="87989" cy="508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0" y="50800"/>
                                  </a:moveTo>
                                  <a:lnTo>
                                    <a:pt x="87988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73350230" name="Forme libre : forme 167"/>
                          <wps:cNvSpPr/>
                          <wps:spPr>
                            <a:xfrm>
                              <a:off x="2167168" y="455186"/>
                              <a:ext cx="77831" cy="65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0" y="65307"/>
                                  </a:moveTo>
                                  <a:lnTo>
                                    <a:pt x="7783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4498435" name="Forme libre : forme 168"/>
                          <wps:cNvSpPr/>
                          <wps:spPr>
                            <a:xfrm>
                              <a:off x="2022153" y="298086"/>
                              <a:ext cx="65308" cy="778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0" y="77830"/>
                                  </a:moveTo>
                                  <a:lnTo>
                                    <a:pt x="65307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9314920" name="Forme libre : forme 169"/>
                          <wps:cNvSpPr/>
                          <wps:spPr>
                            <a:xfrm>
                              <a:off x="1856997" y="173212"/>
                              <a:ext cx="50801" cy="87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0" y="87988"/>
                                  </a:moveTo>
                                  <a:lnTo>
                                    <a:pt x="508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765419" name="Forme libre : forme 170"/>
                          <wps:cNvSpPr/>
                          <wps:spPr>
                            <a:xfrm>
                              <a:off x="1671700" y="76536"/>
                              <a:ext cx="34751" cy="954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0" y="95473"/>
                                  </a:moveTo>
                                  <a:lnTo>
                                    <a:pt x="3475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5798676" name="Forme libre : forme 171"/>
                          <wps:cNvSpPr/>
                          <wps:spPr>
                            <a:xfrm>
                              <a:off x="1474319" y="20141"/>
                              <a:ext cx="17643" cy="1000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8">
                                  <a:moveTo>
                                    <a:pt x="0" y="100057"/>
                                  </a:moveTo>
                                  <a:lnTo>
                                    <a:pt x="17642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8079416" name="Forme libre : forme 172"/>
                          <wps:cNvSpPr/>
                          <wps:spPr>
                            <a:xfrm>
                              <a:off x="1272909" y="0"/>
                              <a:ext cx="1" cy="1016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01601">
                                  <a:moveTo>
                                    <a:pt x="0" y="10160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509937" name="Forme libre : forme 173"/>
                          <wps:cNvSpPr/>
                          <wps:spPr>
                            <a:xfrm>
                              <a:off x="1051359" y="20141"/>
                              <a:ext cx="17643" cy="1000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8">
                                  <a:moveTo>
                                    <a:pt x="17642" y="10005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63302986" name="Forme libre : forme 174"/>
                          <wps:cNvSpPr/>
                          <wps:spPr>
                            <a:xfrm>
                              <a:off x="837864" y="76536"/>
                              <a:ext cx="34751" cy="954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34750" y="95473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72962451" name="Forme libre : forme 175"/>
                          <wps:cNvSpPr/>
                          <wps:spPr>
                            <a:xfrm>
                              <a:off x="636455" y="173212"/>
                              <a:ext cx="50801" cy="87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50800" y="8798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158352" name="Forme libre : forme 176"/>
                          <wps:cNvSpPr/>
                          <wps:spPr>
                            <a:xfrm>
                              <a:off x="455186" y="298086"/>
                              <a:ext cx="65308" cy="778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65307" y="7783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75660763" name="Forme libre : forme 177"/>
                          <wps:cNvSpPr/>
                          <wps:spPr>
                            <a:xfrm>
                              <a:off x="298086" y="455186"/>
                              <a:ext cx="77831" cy="65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77830" y="6530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844337" name="Forme libre : forme 178"/>
                          <wps:cNvSpPr/>
                          <wps:spPr>
                            <a:xfrm>
                              <a:off x="169184" y="636455"/>
                              <a:ext cx="87989" cy="508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87988" y="5080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43649861" name="Forme libre : forme 179"/>
                          <wps:cNvSpPr/>
                          <wps:spPr>
                            <a:xfrm>
                              <a:off x="76536" y="837864"/>
                              <a:ext cx="95474" cy="347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95473" y="3475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2417905" name="Forme libre : forme 180"/>
                          <wps:cNvSpPr/>
                          <wps:spPr>
                            <a:xfrm>
                              <a:off x="20141" y="1051359"/>
                              <a:ext cx="100058" cy="176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8" h="17643">
                                  <a:moveTo>
                                    <a:pt x="100057" y="1764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5869262" name="Forme libre : forme 181"/>
                          <wps:cNvSpPr/>
                          <wps:spPr>
                            <a:xfrm>
                              <a:off x="0" y="1272909"/>
                              <a:ext cx="1016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1601" h="1">
                                  <a:moveTo>
                                    <a:pt x="1016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1589143" name="Forme libre : forme 182"/>
                          <wps:cNvSpPr/>
                          <wps:spPr>
                            <a:xfrm>
                              <a:off x="20141" y="1474319"/>
                              <a:ext cx="100058" cy="176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8" h="17643">
                                  <a:moveTo>
                                    <a:pt x="100057" y="0"/>
                                  </a:moveTo>
                                  <a:lnTo>
                                    <a:pt x="0" y="1764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1935230" name="Forme libre : forme 183"/>
                          <wps:cNvSpPr/>
                          <wps:spPr>
                            <a:xfrm>
                              <a:off x="76536" y="1671700"/>
                              <a:ext cx="95474" cy="347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95473" y="0"/>
                                  </a:moveTo>
                                  <a:lnTo>
                                    <a:pt x="0" y="3475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7593260" name="Forme libre : forme 184"/>
                          <wps:cNvSpPr/>
                          <wps:spPr>
                            <a:xfrm>
                              <a:off x="169184" y="1856997"/>
                              <a:ext cx="87989" cy="508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87988" y="0"/>
                                  </a:moveTo>
                                  <a:lnTo>
                                    <a:pt x="0" y="508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2288579" name="Forme libre : forme 185"/>
                          <wps:cNvSpPr/>
                          <wps:spPr>
                            <a:xfrm>
                              <a:off x="298086" y="2022153"/>
                              <a:ext cx="77831" cy="65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77830" y="0"/>
                                  </a:moveTo>
                                  <a:lnTo>
                                    <a:pt x="0" y="65307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4593536" name="Forme libre : forme 186"/>
                          <wps:cNvSpPr/>
                          <wps:spPr>
                            <a:xfrm>
                              <a:off x="455186" y="2167168"/>
                              <a:ext cx="65308" cy="778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65307" y="0"/>
                                  </a:moveTo>
                                  <a:lnTo>
                                    <a:pt x="0" y="7783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5959245" name="Forme libre : forme 187"/>
                          <wps:cNvSpPr/>
                          <wps:spPr>
                            <a:xfrm>
                              <a:off x="636455" y="2283986"/>
                              <a:ext cx="50801" cy="87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50800" y="0"/>
                                  </a:moveTo>
                                  <a:lnTo>
                                    <a:pt x="0" y="87988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6334771" name="Forme libre : forme 188"/>
                          <wps:cNvSpPr/>
                          <wps:spPr>
                            <a:xfrm>
                              <a:off x="837864" y="2368578"/>
                              <a:ext cx="34751" cy="954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34750" y="0"/>
                                  </a:moveTo>
                                  <a:lnTo>
                                    <a:pt x="0" y="95473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76502" name="Forme libre : forme 189"/>
                          <wps:cNvSpPr/>
                          <wps:spPr>
                            <a:xfrm>
                              <a:off x="1051359" y="2420945"/>
                              <a:ext cx="17643" cy="10005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7">
                                  <a:moveTo>
                                    <a:pt x="17642" y="0"/>
                                  </a:moveTo>
                                  <a:lnTo>
                                    <a:pt x="0" y="100056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9862367" name="Forme libre : forme 190"/>
                          <wps:cNvSpPr/>
                          <wps:spPr>
                            <a:xfrm>
                              <a:off x="1272909" y="2441086"/>
                              <a:ext cx="1" cy="1016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01601">
                                  <a:moveTo>
                                    <a:pt x="0" y="0"/>
                                  </a:moveTo>
                                  <a:lnTo>
                                    <a:pt x="0" y="1016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9379316" name="Forme libre : forme 191"/>
                          <wps:cNvSpPr/>
                          <wps:spPr>
                            <a:xfrm>
                              <a:off x="1474319" y="2420945"/>
                              <a:ext cx="17643" cy="10005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7">
                                  <a:moveTo>
                                    <a:pt x="0" y="0"/>
                                  </a:moveTo>
                                  <a:lnTo>
                                    <a:pt x="17642" y="100056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43088518" name="Forme libre : forme 192"/>
                          <wps:cNvSpPr/>
                          <wps:spPr>
                            <a:xfrm>
                              <a:off x="1671700" y="2368578"/>
                              <a:ext cx="34751" cy="954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0" y="0"/>
                                  </a:moveTo>
                                  <a:lnTo>
                                    <a:pt x="34750" y="95473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493165" name="Forme libre : forme 193"/>
                          <wps:cNvSpPr/>
                          <wps:spPr>
                            <a:xfrm>
                              <a:off x="1856997" y="2283986"/>
                              <a:ext cx="50801" cy="87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0" y="0"/>
                                  </a:moveTo>
                                  <a:lnTo>
                                    <a:pt x="50800" y="87988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34308041" name="Forme libre : forme 194"/>
                          <wps:cNvSpPr/>
                          <wps:spPr>
                            <a:xfrm>
                              <a:off x="2022153" y="2167168"/>
                              <a:ext cx="65308" cy="778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0" y="0"/>
                                  </a:moveTo>
                                  <a:lnTo>
                                    <a:pt x="65307" y="7783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28766730" name="Forme libre : forme 195"/>
                          <wps:cNvSpPr/>
                          <wps:spPr>
                            <a:xfrm>
                              <a:off x="2167168" y="2022153"/>
                              <a:ext cx="77831" cy="65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0" y="0"/>
                                  </a:moveTo>
                                  <a:lnTo>
                                    <a:pt x="77830" y="65307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7247991" name="Forme libre : forme 196"/>
                          <wps:cNvSpPr/>
                          <wps:spPr>
                            <a:xfrm>
                              <a:off x="2283986" y="1856997"/>
                              <a:ext cx="87989" cy="508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0" y="0"/>
                                  </a:moveTo>
                                  <a:lnTo>
                                    <a:pt x="87988" y="508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8169022" name="Forme libre : forme 197"/>
                          <wps:cNvSpPr/>
                          <wps:spPr>
                            <a:xfrm>
                              <a:off x="2368578" y="1671700"/>
                              <a:ext cx="95474" cy="347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0" y="0"/>
                                  </a:moveTo>
                                  <a:lnTo>
                                    <a:pt x="95473" y="3475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7330473" name="Forme libre : forme 198"/>
                          <wps:cNvSpPr/>
                          <wps:spPr>
                            <a:xfrm>
                              <a:off x="2420945" y="1474319"/>
                              <a:ext cx="100057" cy="176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7" h="17643">
                                  <a:moveTo>
                                    <a:pt x="0" y="0"/>
                                  </a:moveTo>
                                  <a:lnTo>
                                    <a:pt x="100056" y="1764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39992175" name="Connecteur droit avec flèche 200"/>
                        <wps:cNvCnPr/>
                        <wps:spPr>
                          <a:xfrm>
                            <a:off x="0" y="1374842"/>
                            <a:ext cx="220745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8991538" name="Connecteur droit avec flèche 201"/>
                        <wps:cNvCnPr/>
                        <wps:spPr>
                          <a:xfrm flipV="1">
                            <a:off x="1043268" y="218061"/>
                            <a:ext cx="0" cy="2268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3542575" name="Ellipse 202"/>
                        <wps:cNvSpPr>
                          <a:spLocks noChangeArrowheads="1"/>
                        </wps:cNvSpPr>
                        <wps:spPr bwMode="auto">
                          <a:xfrm>
                            <a:off x="1877438" y="865761"/>
                            <a:ext cx="38735" cy="387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182768" name="Zone de texte 155"/>
                        <wps:cNvSpPr txBox="1"/>
                        <wps:spPr>
                          <a:xfrm>
                            <a:off x="1852585" y="724695"/>
                            <a:ext cx="290030" cy="3445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23ED25" w14:textId="16327B7A" w:rsidR="00C16283" w:rsidRDefault="00C16283">
                              <w: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7364613" name="Zone de texte 155"/>
                        <wps:cNvSpPr txBox="1"/>
                        <wps:spPr>
                          <a:xfrm>
                            <a:off x="791545" y="1311940"/>
                            <a:ext cx="290030" cy="2992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4AB319" w14:textId="13C5FB07" w:rsidR="00310F22" w:rsidRDefault="00310F22">
                              <w: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2266128" name="Ellipse 202"/>
                        <wps:cNvSpPr>
                          <a:spLocks noChangeArrowheads="1"/>
                        </wps:cNvSpPr>
                        <wps:spPr bwMode="auto">
                          <a:xfrm>
                            <a:off x="1026268" y="1361872"/>
                            <a:ext cx="38735" cy="387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275427" name="Zone de texte 155"/>
                        <wps:cNvSpPr txBox="1"/>
                        <wps:spPr>
                          <a:xfrm>
                            <a:off x="2171762" y="1207613"/>
                            <a:ext cx="290030" cy="3043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820C5C1" w14:textId="1BDD2B1E" w:rsidR="00310F22" w:rsidRPr="00310F22" w:rsidRDefault="00310F22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</w:pPr>
                              <w:proofErr w:type="gramStart"/>
                              <w:r w:rsidRPr="00310F22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916861" name="Zone de texte 155"/>
                        <wps:cNvSpPr txBox="1"/>
                        <wps:spPr>
                          <a:xfrm>
                            <a:off x="869971" y="-50481"/>
                            <a:ext cx="289560" cy="3938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ADE935" w14:textId="284E3E12" w:rsidR="00310F22" w:rsidRPr="00310F22" w:rsidRDefault="008A0738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9C9F00" id="Groupe 203" o:spid="_x0000_s1031" style="position:absolute;margin-left:299.65pt;margin-top:5.65pt;width:168.5pt;height:173.65pt;z-index:251871232;mso-width-relative:margin;mso-height-relative:margin" coordorigin=",-504" coordsize="24617,25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">
                <v:group id="Groupe 199" o:spid="_x0000_s1032" style="position:absolute;left:583;top:3939;width:19678;height:19678" coordsize="25426,25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">
                  <v:shape id="Forme libre : forme 156" o:spid="_x0000_s1033" style="position:absolute;width:25399;height:25399;visibility:visible;mso-wrap-style:square;v-text-anchor:top" coordsize="2539999,2539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" path="m2539998,1269997r-64,12700l2539744,1295396r-317,12696l2538982,1320784r-571,12688l2537712,1346153r-824,12673l2535936,1371490r-1078,12655l2533653,1396788r-1331,12630l2530865,1422034r-1584,12601l2527572,1447220r-1835,12567l2523776,1472334r-2086,12528l2519479,1497368r-2336,12484l2514682,1522311r-2586,12434l2509387,1547153r-2834,12380l2503596,1571884r-3080,12321l2497312,1596495r-3326,12257l2490537,1620974r-3571,12188l2483274,1645314r-3815,12114l2475525,1669503r-4055,12035l2467294,1693532r-4295,11952l2458584,1717392r-4533,11864l2449399,1741073r-4770,11771l2439742,1764566r-5004,11673l2429617,1787861r-5236,11570l2419029,1810948r-5467,11464l2407980,1833820r-5695,11351l2396477,1856466r-5921,11235l2384523,1878877r-6145,11115l2372123,1901044r-6366,10990l2359282,1922959r-6584,10861l2346006,1944614r-6800,10726l2332299,1965998r-7013,10588l2318167,1987104r-7223,10445l2303616,2007923r-7431,10298l2288652,2028446r-7636,10149l2273279,2048667r-7836,9993l2257506,2068575r-8035,9835l2241338,2088165r-8230,9672l2224781,2107427r-8422,9506l2207843,2126354r-8611,9336l2190529,2144939r-8796,9161l2172847,2163173r-8977,8984l2154803,2181051r-9155,8803l2136406,2198564r-9329,8618l2117663,2215706r-9500,8429l2098580,2232469r-9666,8238l2079166,2248847r-9829,8043l2059428,2264834r-9988,7844l2039374,2280423r-10142,7643l2019013,2295608r-10294,7438l1998352,2310382r-10440,7231l1977399,2324740r-10582,7022l1956164,2338677r-10721,6808l1934654,2352186r-10855,6592l1912879,2365262r-10985,6374l1890846,2377900r-11110,6153l1868565,2390094r-11231,5930l1846044,2401841r-11347,5704l1823293,2413135r-11459,5476l1800321,2423972r-11566,5245l1777137,2434347r-11669,5013l1753749,2444256r-11766,4779l1730169,2453696r-11860,4542l1706404,2462662r-11949,4305l1682464,2471151r-12032,4065l1658360,2479160r-12111,3823l1634100,2486685r-12185,3580l1609695,2493723r-12254,3336l1585154,2500272r-12319,3090l1560486,2506329r-12377,2843l1535703,2511891r-12432,2595l1510813,2516957r-12481,2345l1485827,2521523r-12526,2096l1460755,2525589r-12566,1845l1435606,2529153r-12600,1593l1410391,2532213r-12629,1341l1385120,2534769r-12654,1088l1359803,2536818r-12673,835l1334449,2538361r-12686,581l1309071,2539396r-12696,327l1283676,2539923r-12700,74l1258276,2539943r-12699,-181l1232881,2539454r-12693,-434l1207500,2538458r-12681,-688l1182145,2536955r-12665,-942l1156824,2534944r-12643,-1195l1131549,2532428r-12617,-1448l1106330,2529407r-12586,-1700l1081176,2525882r-12550,-1951l1056097,2521854r-12508,-2201l1031104,2517326r-12462,-2451l1006206,2512299r-12410,-2700l981414,2506775r-12353,-2948l956738,2500756r-12292,-3194l932186,2494245r-12225,-3439l907770,2487244r-12154,-3683l883499,2479756r-12078,-3925l859382,2471785r-11997,-4166l835430,2463333r-11912,-4405l811651,2454403r-11821,-4642l788056,2445000r-11726,-4878l764653,2435127r-11626,-5112l741453,2424787r-11521,-5343l718464,2413986r-11412,-5573l695696,2402727r-11299,-5800l673157,2391015r-11180,-6024l650857,2378855r-11057,-6247l628805,2366251r-10930,-6467l607009,2353208r-10799,-6684l585479,2339732r-10663,-6898l564222,2325829r-10523,-7111l543248,2311502r-10379,-7319l522564,2296760r-10230,-7526l502179,2281607r-10078,-7729l482102,2266049r-9922,-7929l462339,2250093r-9760,-8126l442900,2233744r-9596,-8319l423791,2217010r-9428,-8509l405021,2199898r-9256,-8697l386597,2182413r-9080,-8880l368526,2164563r-8900,-9059l350816,2146356r-8717,-9236l333474,2127798r-8531,-9408l316506,2108897r-8342,-9577l299919,2089660r-8148,-9742l283721,2070095r-7952,-9902l267917,2050211r-7752,-10060l252514,2030014r-7549,-10213l237518,2009513r-7344,-10361l222935,1988717r-7135,-10506l208771,1967633r-6924,-10647l195031,1946270r-6709,-10783l181721,1924636r-6492,-10915l168846,1902741r-6272,-11043l156412,1880593r-6050,-11167l144424,1858200r-5826,-11285l132885,1835572r-5598,-11399l121802,1812718r-5370,-11509l111178,1789646r-5139,-11614l101017,1766367r-4905,-11714l91324,1742890r-4670,-11811l82102,1719223r-4433,-11902l73356,1695376r-4194,-11988l65088,1671359r-3953,-12069l57302,1647182r-3711,-12146l50001,1622854r-3467,-12218l43188,1598385r-3222,-12285l36866,1573784r-2976,-12346l31038,1549062r-2729,-12404l25704,1524228r-2480,-12455l20869,1499293r-2231,-12503l16533,1474265r-1980,-12544l12699,1449157r-1729,-12582l9367,1423976,7890,1411362,6540,1398734,5316,1386093,4218,1373440r-971,-12663l2402,1348105r-717,-12680l1094,1322739,630,1310047,293,1297352,83,1284653,,1271953r43,-12700l214,1246554r298,-12696l937,1221164r552,-12688l2168,1195794r805,-12674l3905,1170454r1059,-12656l6149,1145153r1312,-12632l8899,1119902r1564,-12603l12153,1094712r1815,-12570l15910,1069591r2066,-12531l20168,1044550r2317,-12487l24927,1019600r2566,-12438l30184,994750r2814,-12384l35936,970010r3062,-12325l42183,945390r3307,-12262l48920,920900r3552,-12193l56146,896550r3795,-12120l63857,872348r4037,-12041l72051,848306r4277,-11958l80724,824433r4515,-11870l89873,800738r4751,-11778l99493,777230r4987,-11680l109582,753920r5219,-11578l120135,730816r5450,-11472l131149,707928r5677,-11361l142617,685264r5904,-11244l154537,662835r6127,-11124l166902,640648r6349,-11000l179709,618713r6568,-10870l192953,597039r6783,-10737l206626,575633r6997,-10599l220726,554506r7207,-10457l235245,533665r7415,-10311l250177,513118r7620,-10160l265518,492874r7822,-10006l281261,472941r8020,-9848l297399,453326r8215,-9685l313926,434039r8407,-9519l330836,415085r8596,-9348l348121,396474r8781,-9175l365775,378212r8963,-8997l383790,360307r9142,-8817l402160,342766r9316,-8632l420878,325595r9486,-8444l439935,308802r9653,-8252l459324,292394r9816,-8058l479037,276377r9976,-7860l499066,260757r10131,-7658l519404,245541r10282,-7454l540043,230735r10429,-7247l560973,216345r10572,-7038l582187,202376r10710,-6825l603675,188834r10845,-6610l625431,175724r10975,-6391l647444,163052r11101,-6170l669707,150823r11221,-5947l692209,139042r11338,-5722l714943,127713r11450,-5494l737898,116841r11558,-5264l761066,106430r11662,-5031l784438,96484r11760,-4797l808005,87008r11853,-4560l831756,78006r11941,-4323l855682,69480r12026,-4084l879774,61434r12105,-3842l904022,53871r12180,-3599l928417,46795r12249,-3354l952948,40209r12313,-3109l977606,34114r12373,-2862l1002380,28514r12429,-2614l1027262,23410r12478,-2365l1052242,18805r12522,-2115l1077308,14700r12562,-1864l1102451,11097r12597,-1612l1127661,7999r12627,-1361l1152928,5404r12652,-1107l1178242,3316r12672,-854l1203593,1734r12686,-600l1228970,660r12696,-347l1254364,93,1267064,r12700,35l1292463,196r12697,288l1317853,899r12689,542l1343224,2110r12676,795l1368566,3828r12657,1049l1393869,6052r12633,1302l1419121,8782r12605,1555l1444315,12017r12571,1806l1469438,15755r12533,2057l1494482,19994r12489,2308l1519436,24734r12440,2556l1544290,29971r12386,2805l1569034,35705r12328,3052l1593659,41932r12265,3298l1618154,48651r12196,3542l1642511,55858r12122,3785l1666718,63550r12044,4028l1690766,71726r11962,4267l1714646,80380r11874,4506l1738348,89511r11782,4742l1761863,99113r11684,4977l1785181,109184r11583,5210l1808293,119720r11476,5440l1831190,130715r11365,5669l1853862,142166r11249,5895l1876301,154068r11129,6119l1898497,166417r11005,6340l1920442,179207r10875,6559l1942127,192434r10742,6775l1963542,206091r10605,6989l1984681,220174r10462,7199l2005533,234677r10317,7407l2026091,249594r10167,7612l2046347,264919r10012,7814l2066292,280646r9854,8013l2085920,296769r9691,8208l2105220,313281r9525,8401l2124186,330176r9355,8589l2142811,347447r9182,8775l2161086,365087r9005,8956l2179005,383089r8824,9134l2196561,401446r8639,9309l2213745,420150r8452,9480l2230553,439194r8260,9647l2246976,458570r8065,9810l2263008,478271r7868,9969l2278643,498288r7667,10125l2293875,518615r7463,10276l2308697,539241r7256,10424l2323104,560160r7046,10567l2337089,581364r6833,10705l2350648,602842r6617,10840l2363774,624587r6399,10970l2376463,646591r6179,11096l2388709,668844r5956,11217l2400508,691337r5730,11334l2411854,714062r5503,11446l2422744,737009r5272,11554l2433173,760169r5040,11658l2443136,783534r4806,11756l2452630,807093r4570,11849l2461652,830837r4332,11938l2470196,854756r4092,12023l2478260,878842r3852,12102l2485841,903085r3609,12176l2492936,927474r3364,12246l2499542,952000r3118,12311l2505656,976653r2871,12371l2511275,1001423r2623,12427l2516398,1026301r2375,12477l2521022,1051277r2125,12521l2525146,1076340r1874,12561l2528768,1101480r1622,12596l2531886,1126688r1371,12626l2534500,1151953r1117,12651l2536608,1177266r864,12670l2538209,1202615r611,12686l2539303,1227992r357,12695l2539889,1253385r109,16612xe" strokeweight=".5pt">
                    <v:fill opacity="32896f"/>
                    <v:stroke joinstyle="miter"/>
                    <v:path arrowok="t" textboxrect="0,0,2539999,2539998"/>
                  </v:shape>
                  <v:shape id="Forme libre : forme 157" o:spid="_x0000_s1034" style="position:absolute;left:12205;top:12729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" path="m,l101600,e" filled="f" strokeweight=".5pt">
                    <v:stroke joinstyle="miter"/>
                    <v:path arrowok="t" textboxrect="0,0,101601,1"/>
                  </v:shape>
                  <v:shape id="Forme libre : forme 158" o:spid="_x0000_s1035" style="position:absolute;left:12729;top:12205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" path="m,l,101600e" filled="f" strokeweight=".5pt">
                    <v:stroke joinstyle="miter"/>
                    <v:path arrowok="t" textboxrect="0,0,1,101601"/>
                  </v:shape>
                  <v:shape id="Forme libre : forme 159" o:spid="_x0000_s1036" style="position:absolute;left:12729;top:572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" path="m,l,127000e" filled="f" strokeweight=".5pt">
                    <v:stroke joinstyle="miter"/>
                    <v:path arrowok="t" textboxrect="0,0,1,127001"/>
                  </v:shape>
                  <v:shape id="Forme libre : forme 160" o:spid="_x0000_s1037" style="position:absolute;left:12729;top:18408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" path="m,127000l,e" filled="f" strokeweight=".5pt">
                    <v:stroke joinstyle="miter"/>
                    <v:path arrowok="t" textboxrect="0,0,1,127001"/>
                  </v:shape>
                  <v:shape id="Forme libre : forme 161" o:spid="_x0000_s1038" style="position:absolute;left:18408;top:12729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" path="m127000,l,e" filled="f" strokeweight=".5pt">
                    <v:stroke joinstyle="miter"/>
                    <v:path arrowok="t" textboxrect="0,0,127001,1"/>
                  </v:shape>
                  <v:shape id="Forme libre : forme 162" o:spid="_x0000_s1039" style="position:absolute;left:5720;top:12729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" path="m,l127000,e" filled="f" strokeweight=".5pt">
                    <v:stroke joinstyle="miter"/>
                    <v:path arrowok="t" textboxrect="0,0,127001,1"/>
                  </v:shape>
                  <v:shape id="Forme libre : forme 163" o:spid="_x0000_s1040" style="position:absolute;left:24410;top:12729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" path="m,l101600,e" filled="f" strokeweight=".5pt">
                    <v:stroke joinstyle="miter"/>
                    <v:path arrowok="t" textboxrect="0,0,101601,1"/>
                  </v:shape>
                  <v:shape id="Forme libre : forme 164" o:spid="_x0000_s1041" style="position:absolute;left:24209;top:10513;width:1001;height:177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" path="m,17642l100056,e" filled="f" strokeweight=".5pt">
                    <v:stroke joinstyle="miter"/>
                    <v:path arrowok="t" textboxrect="0,0,100057,17643"/>
                  </v:shape>
                  <v:shape id="Forme libre : forme 165" o:spid="_x0000_s1042" style="position:absolute;left:23685;top:8378;width:955;height:348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" path="m,34750l95473,e" filled="f" strokeweight=".5pt">
                    <v:stroke joinstyle="miter"/>
                    <v:path arrowok="t" textboxrect="0,0,95474,34751"/>
                  </v:shape>
                  <v:shape id="Forme libre : forme 166" o:spid="_x0000_s1043" style="position:absolute;left:22839;top:6364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" path="m,50800l87988,e" filled="f" strokeweight=".5pt">
                    <v:stroke joinstyle="miter"/>
                    <v:path arrowok="t" textboxrect="0,0,87989,50801"/>
                  </v:shape>
                  <v:shape id="Forme libre : forme 167" o:spid="_x0000_s1044" style="position:absolute;left:21671;top:4551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" path="m,65307l77830,e" filled="f" strokeweight=".5pt">
                    <v:stroke joinstyle="miter"/>
                    <v:path arrowok="t" textboxrect="0,0,77831,65308"/>
                  </v:shape>
                  <v:shape id="Forme libre : forme 168" o:spid="_x0000_s1045" style="position:absolute;left:20221;top:298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" path="m,77830l65307,e" filled="f" strokeweight=".5pt">
                    <v:stroke joinstyle="miter"/>
                    <v:path arrowok="t" textboxrect="0,0,65308,77831"/>
                  </v:shape>
                  <v:shape id="Forme libre : forme 169" o:spid="_x0000_s1046" style="position:absolute;left:18569;top:1732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" path="m,87988l50800,e" filled="f" strokeweight=".5pt">
                    <v:stroke joinstyle="miter"/>
                    <v:path arrowok="t" textboxrect="0,0,50801,87989"/>
                  </v:shape>
                  <v:shape id="Forme libre : forme 170" o:spid="_x0000_s1047" style="position:absolute;left:16717;top:765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" path="m,95473l34750,e" filled="f" strokeweight=".5pt">
                    <v:stroke joinstyle="miter"/>
                    <v:path arrowok="t" textboxrect="0,0,34751,95474"/>
                  </v:shape>
                  <v:shape id="Forme libre : forme 171" o:spid="_x0000_s1048" style="position:absolute;left:14743;top:201;width:176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" path="m,100057l17642,e" filled="f" strokeweight=".5pt">
                    <v:stroke joinstyle="miter"/>
                    <v:path arrowok="t" textboxrect="0,0,17643,100058"/>
                  </v:shape>
                  <v:shape id="Forme libre : forme 172" o:spid="_x0000_s1049" style="position:absolute;left:12729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" path="m,101600l,e" filled="f" strokeweight=".5pt">
                    <v:stroke joinstyle="miter"/>
                    <v:path arrowok="t" textboxrect="0,0,1,101601"/>
                  </v:shape>
                  <v:shape id="Forme libre : forme 173" o:spid="_x0000_s1050" style="position:absolute;left:10513;top:201;width:177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" path="m17642,100057l,e" filled="f" strokeweight=".5pt">
                    <v:stroke joinstyle="miter"/>
                    <v:path arrowok="t" textboxrect="0,0,17643,100058"/>
                  </v:shape>
                  <v:shape id="Forme libre : forme 174" o:spid="_x0000_s1051" style="position:absolute;left:8378;top:765;width:348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" path="m34750,95473l,e" filled="f" strokeweight=".5pt">
                    <v:stroke joinstyle="miter"/>
                    <v:path arrowok="t" textboxrect="0,0,34751,95474"/>
                  </v:shape>
                  <v:shape id="Forme libre : forme 175" o:spid="_x0000_s1052" style="position:absolute;left:6364;top:1732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" path="m50800,87988l,e" filled="f" strokeweight=".5pt">
                    <v:stroke joinstyle="miter"/>
                    <v:path arrowok="t" textboxrect="0,0,50801,87989"/>
                  </v:shape>
                  <v:shape id="Forme libre : forme 176" o:spid="_x0000_s1053" style="position:absolute;left:4551;top:298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" path="m65307,77830l,e" filled="f" strokeweight=".5pt">
                    <v:stroke joinstyle="miter"/>
                    <v:path arrowok="t" textboxrect="0,0,65308,77831"/>
                  </v:shape>
                  <v:shape id="Forme libre : forme 177" o:spid="_x0000_s1054" style="position:absolute;left:2980;top:4551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" path="m77830,65307l,e" filled="f" strokeweight=".5pt">
                    <v:stroke joinstyle="miter"/>
                    <v:path arrowok="t" textboxrect="0,0,77831,65308"/>
                  </v:shape>
                  <v:shape id="Forme libre : forme 178" o:spid="_x0000_s1055" style="position:absolute;left:1691;top:6364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" path="m87988,50800l,e" filled="f" strokeweight=".5pt">
                    <v:stroke joinstyle="miter"/>
                    <v:path arrowok="t" textboxrect="0,0,87989,50801"/>
                  </v:shape>
                  <v:shape id="Forme libre : forme 179" o:spid="_x0000_s1056" style="position:absolute;left:765;top:8378;width:955;height:348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" path="m95473,34750l,e" filled="f" strokeweight=".5pt">
                    <v:stroke joinstyle="miter"/>
                    <v:path arrowok="t" textboxrect="0,0,95474,34751"/>
                  </v:shape>
                  <v:shape id="Forme libre : forme 180" o:spid="_x0000_s1057" style="position:absolute;left:201;top:10513;width:1000;height:177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" path="m100057,17642l,e" filled="f" strokeweight=".5pt">
                    <v:stroke joinstyle="miter"/>
                    <v:path arrowok="t" textboxrect="0,0,100058,17643"/>
                  </v:shape>
                  <v:shape id="Forme libre : forme 181" o:spid="_x0000_s1058" style="position:absolute;top:12729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" path="m101600,l,e" filled="f" strokeweight=".5pt">
                    <v:stroke joinstyle="miter"/>
                    <v:path arrowok="t" textboxrect="0,0,101601,1"/>
                  </v:shape>
                  <v:shape id="Forme libre : forme 182" o:spid="_x0000_s1059" style="position:absolute;left:201;top:14743;width:1000;height:176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" path="m100057,l,17642e" filled="f" strokeweight=".5pt">
                    <v:stroke joinstyle="miter"/>
                    <v:path arrowok="t" textboxrect="0,0,100058,17643"/>
                  </v:shape>
                  <v:shape id="Forme libre : forme 183" o:spid="_x0000_s1060" style="position:absolute;left:765;top:16717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" path="m95473,l,34750e" filled="f" strokeweight=".5pt">
                    <v:stroke joinstyle="miter"/>
                    <v:path arrowok="t" textboxrect="0,0,95474,34751"/>
                  </v:shape>
                  <v:shape id="Forme libre : forme 184" o:spid="_x0000_s1061" style="position:absolute;left:1691;top:18569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" path="m87988,l,50800e" filled="f" strokeweight=".5pt">
                    <v:stroke joinstyle="miter"/>
                    <v:path arrowok="t" textboxrect="0,0,87989,50801"/>
                  </v:shape>
                  <v:shape id="Forme libre : forme 185" o:spid="_x0000_s1062" style="position:absolute;left:2980;top:20221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" path="m77830,l,65307e" filled="f" strokeweight=".5pt">
                    <v:stroke joinstyle="miter"/>
                    <v:path arrowok="t" textboxrect="0,0,77831,65308"/>
                  </v:shape>
                  <v:shape id="Forme libre : forme 186" o:spid="_x0000_s1063" style="position:absolute;left:4551;top:21671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" path="m65307,l,77830e" filled="f" strokeweight=".5pt">
                    <v:stroke joinstyle="miter"/>
                    <v:path arrowok="t" textboxrect="0,0,65308,77831"/>
                  </v:shape>
                  <v:shape id="Forme libre : forme 187" o:spid="_x0000_s1064" style="position:absolute;left:6364;top:2283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" path="m50800,l,87988e" filled="f" strokeweight=".5pt">
                    <v:stroke joinstyle="miter"/>
                    <v:path arrowok="t" textboxrect="0,0,50801,87989"/>
                  </v:shape>
                  <v:shape id="Forme libre : forme 188" o:spid="_x0000_s1065" style="position:absolute;left:8378;top:23685;width:348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" path="m34750,l,95473e" filled="f" strokeweight=".5pt">
                    <v:stroke joinstyle="miter"/>
                    <v:path arrowok="t" textboxrect="0,0,34751,95474"/>
                  </v:shape>
                  <v:shape id="Forme libre : forme 189" o:spid="_x0000_s1066" style="position:absolute;left:10513;top:24209;width:177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" path="m17642,l,100056e" filled="f" strokeweight=".5pt">
                    <v:stroke joinstyle="miter"/>
                    <v:path arrowok="t" textboxrect="0,0,17643,100057"/>
                  </v:shape>
                  <v:shape id="Forme libre : forme 190" o:spid="_x0000_s1067" style="position:absolute;left:12729;top:24410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" path="m,l,101600e" filled="f" strokeweight=".5pt">
                    <v:stroke joinstyle="miter"/>
                    <v:path arrowok="t" textboxrect="0,0,1,101601"/>
                  </v:shape>
                  <v:shape id="Forme libre : forme 191" o:spid="_x0000_s1068" style="position:absolute;left:14743;top:24209;width:176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" path="m,l17642,100056e" filled="f" strokeweight=".5pt">
                    <v:stroke joinstyle="miter"/>
                    <v:path arrowok="t" textboxrect="0,0,17643,100057"/>
                  </v:shape>
                  <v:shape id="Forme libre : forme 192" o:spid="_x0000_s1069" style="position:absolute;left:16717;top:23685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" path="m,l34750,95473e" filled="f" strokeweight=".5pt">
                    <v:stroke joinstyle="miter"/>
                    <v:path arrowok="t" textboxrect="0,0,34751,95474"/>
                  </v:shape>
                  <v:shape id="Forme libre : forme 193" o:spid="_x0000_s1070" style="position:absolute;left:18569;top:2283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" path="m,l50800,87988e" filled="f" strokeweight=".5pt">
                    <v:stroke joinstyle="miter"/>
                    <v:path arrowok="t" textboxrect="0,0,50801,87989"/>
                  </v:shape>
                  <v:shape id="Forme libre : forme 194" o:spid="_x0000_s1071" style="position:absolute;left:20221;top:21671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" path="m,l65307,77830e" filled="f" strokeweight=".5pt">
                    <v:stroke joinstyle="miter"/>
                    <v:path arrowok="t" textboxrect="0,0,65308,77831"/>
                  </v:shape>
                  <v:shape id="Forme libre : forme 195" o:spid="_x0000_s1072" style="position:absolute;left:21671;top:20221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" path="m,l77830,65307e" filled="f" strokeweight=".5pt">
                    <v:stroke joinstyle="miter"/>
                    <v:path arrowok="t" textboxrect="0,0,77831,65308"/>
                  </v:shape>
                  <v:shape id="Forme libre : forme 196" o:spid="_x0000_s1073" style="position:absolute;left:22839;top:18569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" path="m,l87988,50800e" filled="f" strokeweight=".5pt">
                    <v:stroke joinstyle="miter"/>
                    <v:path arrowok="t" textboxrect="0,0,87989,50801"/>
                  </v:shape>
                  <v:shape id="Forme libre : forme 197" o:spid="_x0000_s1074" style="position:absolute;left:23685;top:16717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" path="m,l95473,34750e" filled="f" strokeweight=".5pt">
                    <v:stroke joinstyle="miter"/>
                    <v:path arrowok="t" textboxrect="0,0,95474,34751"/>
                  </v:shape>
                  <v:shape id="Forme libre : forme 198" o:spid="_x0000_s1075" style="position:absolute;left:24209;top:14743;width:1001;height:176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" path="m,l100056,17642e" filled="f" strokeweight=".5pt">
                    <v:stroke joinstyle="miter"/>
                    <v:path arrowok="t" textboxrect="0,0,100057,17643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200" o:spid="_x0000_s1076" type="#_x0000_t32" style="position:absolute;top:13748;width:220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" strokecolor="black [3213]" strokeweight="1pt">
                  <v:stroke endarrow="block" joinstyle="miter"/>
                </v:shape>
                <v:shape id="Connecteur droit avec flèche 201" o:spid="_x0000_s1077" type="#_x0000_t32" style="position:absolute;left:10432;top:2180;width:0;height:226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" strokecolor="black [3213]" strokeweight="1pt">
                  <v:stroke endarrow="block" joinstyle="miter"/>
                </v:shape>
                <v:oval id="Ellipse 202" o:spid="_x0000_s1078" style="position:absolute;left:18774;top:8657;width:387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" fillcolor="black"/>
                <v:shape id="_x0000_s1079" type="#_x0000_t202" style="position:absolute;left:18525;top:7246;width:290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" filled="f" stroked="f" strokeweight=".5pt">
                  <v:textbox>
                    <w:txbxContent>
                      <w:p w14:paraId="2B23ED25" w14:textId="16327B7A" w:rsidR="00C16283" w:rsidRDefault="00C16283">
                        <w:r>
                          <w:t>M</w:t>
                        </w:r>
                      </w:p>
                    </w:txbxContent>
                  </v:textbox>
                </v:shape>
                <v:shape id="_x0000_s1080" type="#_x0000_t202" style="position:absolute;left:7915;top:13119;width:2900;height:2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" filled="f" stroked="f" strokeweight=".5pt">
                  <v:textbox>
                    <w:txbxContent>
                      <w:p w14:paraId="784AB319" w14:textId="13C5FB07" w:rsidR="00310F22" w:rsidRDefault="00310F22">
                        <w:r>
                          <w:t>O</w:t>
                        </w:r>
                      </w:p>
                    </w:txbxContent>
                  </v:textbox>
                </v:shape>
                <v:oval id="Ellipse 202" o:spid="_x0000_s1081" style="position:absolute;left:10262;top:13618;width:388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" fillcolor="black"/>
                <v:shape id="_x0000_s1082" type="#_x0000_t202" style="position:absolute;left:21717;top:12076;width:2900;height:30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" filled="f" stroked="f" strokeweight=".5pt">
                  <v:textbox>
                    <w:txbxContent>
                      <w:p w14:paraId="4820C5C1" w14:textId="1BDD2B1E" w:rsidR="00310F22" w:rsidRPr="00310F22" w:rsidRDefault="00310F22">
                        <w:pPr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</w:pPr>
                        <w:proofErr w:type="gramStart"/>
                        <w:r w:rsidRPr="00310F22"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_x0000_s1083" type="#_x0000_t202" style="position:absolute;left:8699;top:-504;width:2896;height:3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" filled="f" stroked="f" strokeweight=".5pt">
                  <v:textbox>
                    <w:txbxContent>
                      <w:p w14:paraId="6AADE935" w14:textId="284E3E12" w:rsidR="00310F22" w:rsidRPr="00310F22" w:rsidRDefault="008A0738">
                        <w:pPr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14:paraId="67F8FF88" w14:textId="42523EEB" w:rsidR="0048051F" w:rsidRDefault="0048051F" w:rsidP="0048051F">
      <w:pPr>
        <w:pStyle w:val="Standard"/>
        <w:spacing w:after="0" w:line="240" w:lineRule="auto"/>
        <w:rPr>
          <w:rFonts w:ascii="Times New Roman" w:hAnsi="Times New Roman" w:cs="Times New Roman"/>
        </w:rPr>
      </w:pPr>
    </w:p>
    <w:p w14:paraId="608289BD" w14:textId="0389CA6F" w:rsidR="00C16283" w:rsidRPr="00D80CD7" w:rsidRDefault="00C16283" w:rsidP="00C16283">
      <w:pPr>
        <w:pStyle w:val="Standard"/>
        <w:spacing w:after="0" w:line="240" w:lineRule="auto"/>
        <w:rPr>
          <w:rFonts w:asciiTheme="minorHAnsi" w:hAnsiTheme="minorHAnsi" w:cstheme="minorHAnsi"/>
          <w:b/>
          <w:bCs/>
        </w:rPr>
      </w:pPr>
      <w:r w:rsidRPr="00D80CD7">
        <w:rPr>
          <w:rFonts w:asciiTheme="minorHAnsi" w:hAnsiTheme="minorHAnsi" w:cstheme="minorHAnsi"/>
          <w:b/>
          <w:bCs/>
          <w:u w:val="single"/>
        </w:rPr>
        <w:t>Exercice 2</w:t>
      </w:r>
      <w:r w:rsidRPr="00D80CD7">
        <w:rPr>
          <w:rFonts w:asciiTheme="minorHAnsi" w:hAnsiTheme="minorHAnsi" w:cstheme="minorHAnsi"/>
          <w:b/>
          <w:bCs/>
        </w:rPr>
        <w:t> :</w:t>
      </w:r>
    </w:p>
    <w:p w14:paraId="1D07048D" w14:textId="68795F6E" w:rsidR="0048051F" w:rsidRPr="00D80CD7" w:rsidRDefault="0048051F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</w:p>
    <w:p w14:paraId="6BBF7557" w14:textId="1FD5A7FE" w:rsidR="00C16283" w:rsidRPr="00D80CD7" w:rsidRDefault="00CD2F86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6D17F6E5" wp14:editId="18167B3D">
                <wp:simplePos x="0" y="0"/>
                <wp:positionH relativeFrom="column">
                  <wp:posOffset>3727973</wp:posOffset>
                </wp:positionH>
                <wp:positionV relativeFrom="paragraph">
                  <wp:posOffset>68580</wp:posOffset>
                </wp:positionV>
                <wp:extent cx="290030" cy="241691"/>
                <wp:effectExtent l="0" t="0" r="0" b="6350"/>
                <wp:wrapNone/>
                <wp:docPr id="644944568" name="Zone de text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030" cy="2416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FE3506" w14:textId="49FC1729" w:rsidR="00CD2F86" w:rsidRPr="00CD2F86" w:rsidRDefault="00CD2F86">
                            <w:pPr>
                              <w:rPr>
                                <w:color w:val="EE0000"/>
                              </w:rPr>
                            </w:pPr>
                            <w:r>
                              <w:rPr>
                                <w:color w:val="EE0000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17F6E5" id="_x0000_s1084" type="#_x0000_t202" style="position:absolute;margin-left:293.55pt;margin-top:5.4pt;width:22.85pt;height:19.05pt;z-index:251996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" filled="f" stroked="f" strokeweight=".5pt">
                <v:textbox>
                  <w:txbxContent>
                    <w:p w14:paraId="6FFE3506" w14:textId="49FC1729" w:rsidR="00CD2F86" w:rsidRPr="00CD2F86" w:rsidRDefault="00CD2F86">
                      <w:pPr>
                        <w:rPr>
                          <w:color w:val="EE0000"/>
                        </w:rPr>
                      </w:pPr>
                      <w:r>
                        <w:rPr>
                          <w:color w:val="EE0000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C16283" w:rsidRPr="00D80CD7">
        <w:rPr>
          <w:rFonts w:asciiTheme="minorHAnsi" w:hAnsiTheme="minorHAnsi" w:cstheme="minorHAnsi"/>
        </w:rPr>
        <w:t>Placer sur le cercle</w:t>
      </w:r>
      <w:r w:rsidR="00310F22" w:rsidRPr="00D80CD7">
        <w:rPr>
          <w:rFonts w:asciiTheme="minorHAnsi" w:hAnsiTheme="minorHAnsi" w:cstheme="minorHAnsi"/>
        </w:rPr>
        <w:t xml:space="preserve"> de centre O</w:t>
      </w:r>
      <w:r w:rsidR="00C16283" w:rsidRPr="00D80CD7">
        <w:rPr>
          <w:rFonts w:asciiTheme="minorHAnsi" w:hAnsiTheme="minorHAnsi" w:cstheme="minorHAnsi"/>
        </w:rPr>
        <w:t xml:space="preserve"> : </w:t>
      </w:r>
    </w:p>
    <w:p w14:paraId="3ACF0B8B" w14:textId="47C3064E" w:rsidR="00C16283" w:rsidRPr="00D80CD7" w:rsidRDefault="00CD2F86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  <w:r w:rsidRPr="00CD2F8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0" allowOverlap="1" wp14:anchorId="2A588910" wp14:editId="6090DF61">
                <wp:simplePos x="0" y="0"/>
                <wp:positionH relativeFrom="character">
                  <wp:posOffset>3955415</wp:posOffset>
                </wp:positionH>
                <wp:positionV relativeFrom="paragraph">
                  <wp:posOffset>41910</wp:posOffset>
                </wp:positionV>
                <wp:extent cx="38735" cy="38735"/>
                <wp:effectExtent l="0" t="0" r="18415" b="18415"/>
                <wp:wrapNone/>
                <wp:docPr id="976551996" name="Ellips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38735"/>
                        </a:xfrm>
                        <a:prstGeom prst="ellipse">
                          <a:avLst/>
                        </a:prstGeom>
                        <a:solidFill>
                          <a:srgbClr val="EE0000"/>
                        </a:solidFill>
                        <a:ln w="9525">
                          <a:solidFill>
                            <a:srgbClr val="EE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0C9975" id="Ellipse 293" o:spid="_x0000_s1026" style="position:absolute;margin-left:311.45pt;margin-top:3.3pt;width:3.05pt;height:3.05pt;z-index:25198592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" o:allowincell="f" fillcolor="#e00" strokecolor="#e00"/>
            </w:pict>
          </mc:Fallback>
        </mc:AlternateContent>
      </w:r>
    </w:p>
    <w:p w14:paraId="348A9A63" w14:textId="5348B863" w:rsidR="00C16283" w:rsidRPr="00D80CD7" w:rsidRDefault="00310F22" w:rsidP="00D80CD7">
      <w:pPr>
        <w:pStyle w:val="Standard"/>
        <w:numPr>
          <w:ilvl w:val="0"/>
          <w:numId w:val="4"/>
        </w:numPr>
        <w:spacing w:after="0" w:line="240" w:lineRule="auto"/>
        <w:ind w:left="567" w:hanging="207"/>
        <w:rPr>
          <w:rFonts w:asciiTheme="minorHAnsi" w:hAnsiTheme="minorHAnsi" w:cstheme="minorHAnsi"/>
        </w:rPr>
      </w:pPr>
      <w:proofErr w:type="gramStart"/>
      <w:r w:rsidRPr="00D80CD7">
        <w:rPr>
          <w:rFonts w:asciiTheme="minorHAnsi" w:hAnsiTheme="minorHAnsi" w:cstheme="minorHAnsi"/>
        </w:rPr>
        <w:t>le</w:t>
      </w:r>
      <w:proofErr w:type="gramEnd"/>
      <w:r w:rsidRPr="00D80CD7">
        <w:rPr>
          <w:rFonts w:asciiTheme="minorHAnsi" w:hAnsiTheme="minorHAnsi" w:cstheme="minorHAnsi"/>
        </w:rPr>
        <w:t xml:space="preserve"> point N symétrique de M par rapport à (O</w:t>
      </w:r>
      <w:r w:rsidRPr="00D80CD7">
        <w:rPr>
          <w:rFonts w:asciiTheme="minorHAnsi" w:hAnsiTheme="minorHAnsi" w:cstheme="minorHAnsi"/>
          <w:i/>
          <w:iCs/>
        </w:rPr>
        <w:t>x</w:t>
      </w:r>
      <w:r w:rsidRPr="00D80CD7">
        <w:rPr>
          <w:rFonts w:asciiTheme="minorHAnsi" w:hAnsiTheme="minorHAnsi" w:cstheme="minorHAnsi"/>
        </w:rPr>
        <w:t>) ;</w:t>
      </w:r>
    </w:p>
    <w:p w14:paraId="31E2D0E6" w14:textId="4290A048" w:rsidR="00310F22" w:rsidRPr="00D80CD7" w:rsidRDefault="00310F22" w:rsidP="00D80CD7">
      <w:pPr>
        <w:pStyle w:val="Standard"/>
        <w:numPr>
          <w:ilvl w:val="0"/>
          <w:numId w:val="4"/>
        </w:numPr>
        <w:spacing w:after="0" w:line="240" w:lineRule="auto"/>
        <w:ind w:left="567" w:hanging="207"/>
        <w:rPr>
          <w:rFonts w:asciiTheme="minorHAnsi" w:hAnsiTheme="minorHAnsi" w:cstheme="minorHAnsi"/>
        </w:rPr>
      </w:pPr>
      <w:proofErr w:type="gramStart"/>
      <w:r w:rsidRPr="00D80CD7">
        <w:rPr>
          <w:rFonts w:asciiTheme="minorHAnsi" w:hAnsiTheme="minorHAnsi" w:cstheme="minorHAnsi"/>
        </w:rPr>
        <w:t>le</w:t>
      </w:r>
      <w:proofErr w:type="gramEnd"/>
      <w:r w:rsidRPr="00D80CD7">
        <w:rPr>
          <w:rFonts w:asciiTheme="minorHAnsi" w:hAnsiTheme="minorHAnsi" w:cstheme="minorHAnsi"/>
        </w:rPr>
        <w:t xml:space="preserve"> point P symétrique de M par rapport à (Oy) ;</w:t>
      </w:r>
    </w:p>
    <w:p w14:paraId="6548AF4A" w14:textId="0577F895" w:rsidR="00310F22" w:rsidRPr="00D80CD7" w:rsidRDefault="00310F22" w:rsidP="00D80CD7">
      <w:pPr>
        <w:pStyle w:val="Standard"/>
        <w:numPr>
          <w:ilvl w:val="0"/>
          <w:numId w:val="4"/>
        </w:numPr>
        <w:spacing w:after="0" w:line="240" w:lineRule="auto"/>
        <w:ind w:left="567" w:hanging="207"/>
        <w:rPr>
          <w:rFonts w:asciiTheme="minorHAnsi" w:hAnsiTheme="minorHAnsi" w:cstheme="minorHAnsi"/>
        </w:rPr>
      </w:pPr>
      <w:proofErr w:type="gramStart"/>
      <w:r w:rsidRPr="00D80CD7">
        <w:rPr>
          <w:rFonts w:asciiTheme="minorHAnsi" w:hAnsiTheme="minorHAnsi" w:cstheme="minorHAnsi"/>
        </w:rPr>
        <w:t>le</w:t>
      </w:r>
      <w:proofErr w:type="gramEnd"/>
      <w:r w:rsidRPr="00D80CD7">
        <w:rPr>
          <w:rFonts w:asciiTheme="minorHAnsi" w:hAnsiTheme="minorHAnsi" w:cstheme="minorHAnsi"/>
        </w:rPr>
        <w:t xml:space="preserve"> point Q symétrique de M par rapport à O.</w:t>
      </w:r>
    </w:p>
    <w:p w14:paraId="09631CE7" w14:textId="6AAF4183" w:rsidR="00C16283" w:rsidRDefault="00CD2F86" w:rsidP="00D80CD7">
      <w:pPr>
        <w:pStyle w:val="Standard"/>
        <w:spacing w:after="0" w:line="240" w:lineRule="auto"/>
        <w:ind w:left="567" w:hanging="20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38EE2D7F" wp14:editId="7323E7AF">
                <wp:simplePos x="0" y="0"/>
                <wp:positionH relativeFrom="column">
                  <wp:posOffset>3704590</wp:posOffset>
                </wp:positionH>
                <wp:positionV relativeFrom="paragraph">
                  <wp:posOffset>152400</wp:posOffset>
                </wp:positionV>
                <wp:extent cx="290030" cy="241691"/>
                <wp:effectExtent l="0" t="0" r="0" b="6350"/>
                <wp:wrapNone/>
                <wp:docPr id="1535835141" name="Zone de text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030" cy="2416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41ED45" w14:textId="44BFCCF9" w:rsidR="00CD2F86" w:rsidRPr="00CD2F86" w:rsidRDefault="00CD2F86">
                            <w:pPr>
                              <w:rPr>
                                <w:color w:val="EE0000"/>
                              </w:rPr>
                            </w:pPr>
                            <w:r>
                              <w:rPr>
                                <w:color w:val="EE0000"/>
                              </w:rPr>
                              <w:t>Q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EE2D7F" id="_x0000_s1085" type="#_x0000_t202" style="position:absolute;left:0;text-align:left;margin-left:291.7pt;margin-top:12pt;width:22.85pt;height:19.05pt;z-index:251994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" filled="f" stroked="f" strokeweight=".5pt">
                <v:textbox>
                  <w:txbxContent>
                    <w:p w14:paraId="2241ED45" w14:textId="44BFCCF9" w:rsidR="00CD2F86" w:rsidRPr="00CD2F86" w:rsidRDefault="00CD2F86">
                      <w:pPr>
                        <w:rPr>
                          <w:color w:val="EE0000"/>
                        </w:rPr>
                      </w:pPr>
                      <w:r>
                        <w:rPr>
                          <w:color w:val="EE0000"/>
                        </w:rPr>
                        <w:t>Q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790BE3F8" wp14:editId="028BB768">
                <wp:simplePos x="0" y="0"/>
                <wp:positionH relativeFrom="column">
                  <wp:posOffset>5415465</wp:posOffset>
                </wp:positionH>
                <wp:positionV relativeFrom="paragraph">
                  <wp:posOffset>153035</wp:posOffset>
                </wp:positionV>
                <wp:extent cx="290030" cy="241691"/>
                <wp:effectExtent l="0" t="0" r="0" b="6350"/>
                <wp:wrapNone/>
                <wp:docPr id="396739736" name="Zone de text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030" cy="2416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CECE0D" w14:textId="1DEE50F5" w:rsidR="00CD2F86" w:rsidRPr="00CD2F86" w:rsidRDefault="00CD2F86">
                            <w:pPr>
                              <w:rPr>
                                <w:color w:val="EE0000"/>
                              </w:rPr>
                            </w:pPr>
                            <w:r>
                              <w:rPr>
                                <w:color w:val="EE0000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0BE3F8" id="_x0000_s1086" type="#_x0000_t202" style="position:absolute;left:0;text-align:left;margin-left:426.4pt;margin-top:12.05pt;width:22.85pt;height:19.05pt;z-index:251987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" filled="f" stroked="f" strokeweight=".5pt">
                <v:textbox>
                  <w:txbxContent>
                    <w:p w14:paraId="41CECE0D" w14:textId="1DEE50F5" w:rsidR="00CD2F86" w:rsidRPr="00CD2F86" w:rsidRDefault="00CD2F86">
                      <w:pPr>
                        <w:rPr>
                          <w:color w:val="EE0000"/>
                        </w:rPr>
                      </w:pPr>
                      <w:r>
                        <w:rPr>
                          <w:color w:val="EE0000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</w:p>
    <w:p w14:paraId="303CEEDA" w14:textId="44C05F03" w:rsidR="00C16283" w:rsidRDefault="00CD2F86" w:rsidP="0048051F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CD2F8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0" allowOverlap="1" wp14:anchorId="268576FA" wp14:editId="587B7E8A">
                <wp:simplePos x="0" y="0"/>
                <wp:positionH relativeFrom="character">
                  <wp:posOffset>5434965</wp:posOffset>
                </wp:positionH>
                <wp:positionV relativeFrom="paragraph">
                  <wp:posOffset>52705</wp:posOffset>
                </wp:positionV>
                <wp:extent cx="38735" cy="38735"/>
                <wp:effectExtent l="0" t="0" r="18415" b="18415"/>
                <wp:wrapNone/>
                <wp:docPr id="1141127853" name="Ellips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38735"/>
                        </a:xfrm>
                        <a:prstGeom prst="ellipse">
                          <a:avLst/>
                        </a:prstGeom>
                        <a:solidFill>
                          <a:srgbClr val="EE0000"/>
                        </a:solidFill>
                        <a:ln w="9525">
                          <a:solidFill>
                            <a:srgbClr val="EE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89B48DA" id="Ellipse 293" o:spid="_x0000_s1026" style="position:absolute;margin-left:427.95pt;margin-top:4.15pt;width:3.05pt;height:3.05pt;z-index:2519920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" o:allowincell="f" fillcolor="#e00" strokecolor="#e00"/>
            </w:pict>
          </mc:Fallback>
        </mc:AlternateContent>
      </w:r>
      <w:r w:rsidRPr="00CD2F8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0" allowOverlap="1" wp14:anchorId="36B225EA" wp14:editId="7D722C86">
                <wp:simplePos x="0" y="0"/>
                <wp:positionH relativeFrom="character">
                  <wp:posOffset>3949065</wp:posOffset>
                </wp:positionH>
                <wp:positionV relativeFrom="paragraph">
                  <wp:posOffset>49530</wp:posOffset>
                </wp:positionV>
                <wp:extent cx="38735" cy="38735"/>
                <wp:effectExtent l="0" t="0" r="18415" b="18415"/>
                <wp:wrapNone/>
                <wp:docPr id="1533812303" name="Ellips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38735"/>
                        </a:xfrm>
                        <a:prstGeom prst="ellipse">
                          <a:avLst/>
                        </a:prstGeom>
                        <a:solidFill>
                          <a:srgbClr val="EE0000"/>
                        </a:solidFill>
                        <a:ln w="9525">
                          <a:solidFill>
                            <a:srgbClr val="EE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3DC0A77" id="Ellipse 293" o:spid="_x0000_s1026" style="position:absolute;margin-left:310.95pt;margin-top:3.9pt;width:3.05pt;height:3.05pt;z-index:25199001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" o:allowincell="f" fillcolor="#e00" strokecolor="#e00"/>
            </w:pict>
          </mc:Fallback>
        </mc:AlternateContent>
      </w:r>
    </w:p>
    <w:p w14:paraId="78E21C74" w14:textId="5058D944" w:rsidR="00310F22" w:rsidRPr="00D80CD7" w:rsidRDefault="00310F22" w:rsidP="00310F22">
      <w:pPr>
        <w:pStyle w:val="Standard"/>
        <w:spacing w:after="0" w:line="240" w:lineRule="auto"/>
        <w:rPr>
          <w:rFonts w:asciiTheme="minorHAnsi" w:hAnsiTheme="minorHAnsi" w:cstheme="minorHAnsi"/>
          <w:b/>
          <w:bCs/>
        </w:rPr>
      </w:pPr>
      <w:r w:rsidRPr="00D80CD7">
        <w:rPr>
          <w:rFonts w:asciiTheme="minorHAnsi" w:hAnsiTheme="minorHAnsi" w:cstheme="minorHAnsi"/>
          <w:b/>
          <w:bCs/>
          <w:u w:val="single"/>
        </w:rPr>
        <w:t>Exercice 3</w:t>
      </w:r>
      <w:r w:rsidRPr="00D80CD7">
        <w:rPr>
          <w:rFonts w:asciiTheme="minorHAnsi" w:hAnsiTheme="minorHAnsi" w:cstheme="minorHAnsi"/>
          <w:b/>
          <w:bCs/>
        </w:rPr>
        <w:t> :</w:t>
      </w:r>
    </w:p>
    <w:p w14:paraId="2647A375" w14:textId="3B2E61F0" w:rsidR="00C16283" w:rsidRPr="00D80CD7" w:rsidRDefault="00C16283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</w:p>
    <w:p w14:paraId="4C3ADC2D" w14:textId="0E89CE7E" w:rsidR="00310F22" w:rsidRPr="00D80CD7" w:rsidRDefault="00310F22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  <w:r w:rsidRPr="00D80CD7">
        <w:rPr>
          <w:rFonts w:asciiTheme="minorHAnsi" w:hAnsiTheme="minorHAnsi" w:cstheme="minorHAnsi"/>
        </w:rPr>
        <w:t>Compléter le tableau de proportionnalité :</w:t>
      </w:r>
    </w:p>
    <w:p w14:paraId="39E4A058" w14:textId="4F44D4DB" w:rsidR="00D80CD7" w:rsidRPr="00D80CD7" w:rsidRDefault="008A0738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noProof/>
          <w:u w:val="single"/>
        </w:rPr>
        <mc:AlternateContent>
          <mc:Choice Requires="wpg">
            <w:drawing>
              <wp:anchor distT="0" distB="0" distL="114300" distR="114300" simplePos="0" relativeHeight="251971584" behindDoc="0" locked="0" layoutInCell="1" allowOverlap="1" wp14:anchorId="3C482C26" wp14:editId="6CF03C54">
                <wp:simplePos x="0" y="0"/>
                <wp:positionH relativeFrom="column">
                  <wp:posOffset>2819400</wp:posOffset>
                </wp:positionH>
                <wp:positionV relativeFrom="paragraph">
                  <wp:posOffset>122555</wp:posOffset>
                </wp:positionV>
                <wp:extent cx="4167574" cy="2808716"/>
                <wp:effectExtent l="0" t="0" r="0" b="0"/>
                <wp:wrapNone/>
                <wp:docPr id="390632594" name="Groupe 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7574" cy="2808716"/>
                          <a:chOff x="0" y="0"/>
                          <a:chExt cx="4167574" cy="2808716"/>
                        </a:xfrm>
                      </wpg:grpSpPr>
                      <wpg:grpSp>
                        <wpg:cNvPr id="486581846" name="Groupe 281"/>
                        <wpg:cNvGrpSpPr/>
                        <wpg:grpSpPr>
                          <a:xfrm>
                            <a:off x="0" y="0"/>
                            <a:ext cx="4167574" cy="2808716"/>
                            <a:chOff x="0" y="0"/>
                            <a:chExt cx="4167574" cy="2808716"/>
                          </a:xfrm>
                        </wpg:grpSpPr>
                        <wps:wsp>
                          <wps:cNvPr id="689641007" name="Connecteur droit 212"/>
                          <wps:cNvCnPr/>
                          <wps:spPr>
                            <a:xfrm flipV="1">
                              <a:off x="255373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61783188" name="Connecteur droit 213"/>
                          <wps:cNvCnPr/>
                          <wps:spPr>
                            <a:xfrm flipV="1">
                              <a:off x="436606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85368198" name="Connecteur droit 214"/>
                          <wps:cNvCnPr/>
                          <wps:spPr>
                            <a:xfrm flipV="1">
                              <a:off x="617838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54833110" name="Connecteur droit 215"/>
                          <wps:cNvCnPr/>
                          <wps:spPr>
                            <a:xfrm flipV="1">
                              <a:off x="799071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983850" name="Connecteur droit 216"/>
                          <wps:cNvCnPr/>
                          <wps:spPr>
                            <a:xfrm flipV="1">
                              <a:off x="980303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3522413" name="Connecteur droit 217"/>
                          <wps:cNvCnPr/>
                          <wps:spPr>
                            <a:xfrm flipV="1">
                              <a:off x="1153298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0025884" name="Connecteur droit 218"/>
                          <wps:cNvCnPr/>
                          <wps:spPr>
                            <a:xfrm flipV="1">
                              <a:off x="1334530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21389361" name="Connecteur droit 219"/>
                          <wps:cNvCnPr/>
                          <wps:spPr>
                            <a:xfrm flipV="1">
                              <a:off x="1515763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2113010" name="Connecteur droit 220"/>
                          <wps:cNvCnPr/>
                          <wps:spPr>
                            <a:xfrm flipV="1">
                              <a:off x="1696995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4453034" name="Connecteur droit 221"/>
                          <wps:cNvCnPr/>
                          <wps:spPr>
                            <a:xfrm flipV="1">
                              <a:off x="2059460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6077733" name="Connecteur droit 222"/>
                          <wps:cNvCnPr/>
                          <wps:spPr>
                            <a:xfrm flipV="1">
                              <a:off x="2240692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02802747" name="Connecteur droit 223"/>
                          <wps:cNvCnPr/>
                          <wps:spPr>
                            <a:xfrm flipV="1">
                              <a:off x="2421925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9160422" name="Connecteur droit 224"/>
                          <wps:cNvCnPr/>
                          <wps:spPr>
                            <a:xfrm flipV="1">
                              <a:off x="2603157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1317432" name="Connecteur droit 225"/>
                          <wps:cNvCnPr/>
                          <wps:spPr>
                            <a:xfrm flipV="1">
                              <a:off x="2784390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5130692" name="Connecteur droit 226"/>
                          <wps:cNvCnPr/>
                          <wps:spPr>
                            <a:xfrm flipV="1">
                              <a:off x="2965622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6549597" name="Connecteur droit 227"/>
                          <wps:cNvCnPr/>
                          <wps:spPr>
                            <a:xfrm flipV="1">
                              <a:off x="3146854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1551267" name="Connecteur droit 228"/>
                          <wps:cNvCnPr/>
                          <wps:spPr>
                            <a:xfrm flipV="1">
                              <a:off x="3328087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7100904" name="Connecteur droit 229"/>
                          <wps:cNvCnPr/>
                          <wps:spPr>
                            <a:xfrm flipV="1">
                              <a:off x="3509319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70155007" name="Connecteur droit 230"/>
                          <wps:cNvCnPr/>
                          <wps:spPr>
                            <a:xfrm>
                              <a:off x="74141" y="2685535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9179193" name="Connecteur droit 231"/>
                          <wps:cNvCnPr/>
                          <wps:spPr>
                            <a:xfrm>
                              <a:off x="74141" y="2504303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8813002" name="Connecteur droit 232"/>
                          <wps:cNvCnPr/>
                          <wps:spPr>
                            <a:xfrm>
                              <a:off x="74141" y="2323070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0188429" name="Connecteur droit 233"/>
                          <wps:cNvCnPr/>
                          <wps:spPr>
                            <a:xfrm>
                              <a:off x="74141" y="2141838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44751420" name="Connecteur droit 234"/>
                          <wps:cNvCnPr/>
                          <wps:spPr>
                            <a:xfrm>
                              <a:off x="74141" y="1779373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6969553" name="Connecteur droit 235"/>
                          <wps:cNvCnPr/>
                          <wps:spPr>
                            <a:xfrm>
                              <a:off x="74141" y="1598140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3662766" name="Connecteur droit 236"/>
                          <wps:cNvCnPr/>
                          <wps:spPr>
                            <a:xfrm>
                              <a:off x="74141" y="1416908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2215715" name="Connecteur droit 237"/>
                          <wps:cNvCnPr/>
                          <wps:spPr>
                            <a:xfrm>
                              <a:off x="74141" y="1235675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772624" name="Connecteur droit 238"/>
                          <wps:cNvCnPr/>
                          <wps:spPr>
                            <a:xfrm>
                              <a:off x="74141" y="1054443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034700" name="Connecteur droit 239"/>
                          <wps:cNvCnPr/>
                          <wps:spPr>
                            <a:xfrm>
                              <a:off x="74141" y="873211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394849" name="Connecteur droit 240"/>
                          <wps:cNvCnPr/>
                          <wps:spPr>
                            <a:xfrm>
                              <a:off x="74141" y="691978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6531828" name="Connecteur droit 241"/>
                          <wps:cNvCnPr/>
                          <wps:spPr>
                            <a:xfrm>
                              <a:off x="74141" y="510746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29577829" name="Connecteur droit 242"/>
                          <wps:cNvCnPr/>
                          <wps:spPr>
                            <a:xfrm>
                              <a:off x="74141" y="329513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5167819" name="Connecteur droit 243"/>
                          <wps:cNvCnPr/>
                          <wps:spPr>
                            <a:xfrm flipV="1">
                              <a:off x="74141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30102184" name="Connecteur droit 244"/>
                          <wps:cNvCnPr/>
                          <wps:spPr>
                            <a:xfrm flipV="1">
                              <a:off x="436606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4752177" name="Connecteur droit 245"/>
                          <wps:cNvCnPr/>
                          <wps:spPr>
                            <a:xfrm flipV="1">
                              <a:off x="799071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7208325" name="Connecteur droit 246"/>
                          <wps:cNvCnPr/>
                          <wps:spPr>
                            <a:xfrm flipV="1">
                              <a:off x="1153298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841772" name="Connecteur droit 247"/>
                          <wps:cNvCnPr/>
                          <wps:spPr>
                            <a:xfrm flipV="1">
                              <a:off x="1515763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46533869" name="Connecteur droit 248"/>
                          <wps:cNvCnPr/>
                          <wps:spPr>
                            <a:xfrm flipV="1">
                              <a:off x="1882861" y="145192"/>
                              <a:ext cx="0" cy="25336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0000"/>
                              </a:solidFill>
                              <a:headEnd type="none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7996547" name="Connecteur droit 249"/>
                          <wps:cNvCnPr/>
                          <wps:spPr>
                            <a:xfrm flipV="1">
                              <a:off x="2240692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1940664" name="Connecteur droit 250"/>
                          <wps:cNvCnPr/>
                          <wps:spPr>
                            <a:xfrm flipV="1">
                              <a:off x="2603157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3264374" name="Connecteur droit 251"/>
                          <wps:cNvCnPr/>
                          <wps:spPr>
                            <a:xfrm flipV="1">
                              <a:off x="2965622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6721745" name="Connecteur droit 252"/>
                          <wps:cNvCnPr/>
                          <wps:spPr>
                            <a:xfrm flipV="1">
                              <a:off x="3328087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8142101" name="Connecteur droit 253"/>
                          <wps:cNvCnPr/>
                          <wps:spPr>
                            <a:xfrm flipV="1">
                              <a:off x="3690552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8286271" name="Zone de texte 254"/>
                          <wps:cNvSpPr txBox="1"/>
                          <wps:spPr>
                            <a:xfrm>
                              <a:off x="0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C949A7" w14:textId="77B0F118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-5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4461737" name="Zone de texte 255"/>
                          <wps:cNvSpPr txBox="1"/>
                          <wps:spPr>
                            <a:xfrm>
                              <a:off x="362465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73A6E3" w14:textId="6FE35757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-4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2901840" name="Zone de texte 256"/>
                          <wps:cNvSpPr txBox="1"/>
                          <wps:spPr>
                            <a:xfrm>
                              <a:off x="724930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6AE2F3" w14:textId="6DB29C43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396210" name="Zone de texte 257"/>
                          <wps:cNvSpPr txBox="1"/>
                          <wps:spPr>
                            <a:xfrm>
                              <a:off x="1087395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50D86A" w14:textId="4C566AD0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03452706" name="Zone de texte 258"/>
                          <wps:cNvSpPr txBox="1"/>
                          <wps:spPr>
                            <a:xfrm>
                              <a:off x="1449860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BA8A07" w14:textId="09997A0C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0381278" name="Zone de texte 259"/>
                          <wps:cNvSpPr txBox="1"/>
                          <wps:spPr>
                            <a:xfrm>
                              <a:off x="1812325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94289D" w14:textId="549AF0E8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3794042" name="Zone de texte 260"/>
                          <wps:cNvSpPr txBox="1"/>
                          <wps:spPr>
                            <a:xfrm>
                              <a:off x="2174790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C43D2C" w14:textId="2F3C5210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572665" name="Zone de texte 261"/>
                          <wps:cNvSpPr txBox="1"/>
                          <wps:spPr>
                            <a:xfrm>
                              <a:off x="2537254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57CA7F" w14:textId="67C27F0C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3339467" name="Zone de texte 262"/>
                          <wps:cNvSpPr txBox="1"/>
                          <wps:spPr>
                            <a:xfrm>
                              <a:off x="2899719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599C5F" w14:textId="047E8E22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9906919" name="Zone de texte 263"/>
                          <wps:cNvSpPr txBox="1"/>
                          <wps:spPr>
                            <a:xfrm>
                              <a:off x="3262184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AD7D85" w14:textId="34413600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90393573" name="Zone de texte 264"/>
                          <wps:cNvSpPr txBox="1"/>
                          <wps:spPr>
                            <a:xfrm>
                              <a:off x="3624649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CD1D42" w14:textId="1B8C3F08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4356271" name="Connecteur droit 265"/>
                          <wps:cNvCnPr/>
                          <wps:spPr>
                            <a:xfrm>
                              <a:off x="74141" y="2685535"/>
                              <a:ext cx="36195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0570925" name="Connecteur droit 266"/>
                          <wps:cNvCnPr/>
                          <wps:spPr>
                            <a:xfrm>
                              <a:off x="74141" y="2323070"/>
                              <a:ext cx="36195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20447968" name="Connecteur droit 267"/>
                          <wps:cNvCnPr/>
                          <wps:spPr>
                            <a:xfrm>
                              <a:off x="74141" y="1962665"/>
                              <a:ext cx="3619500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0000"/>
                              </a:solidFill>
                              <a:headEnd type="none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863414" name="Connecteur droit 268"/>
                          <wps:cNvCnPr/>
                          <wps:spPr>
                            <a:xfrm>
                              <a:off x="74141" y="1598140"/>
                              <a:ext cx="36195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4019806" name="Connecteur droit 269"/>
                          <wps:cNvCnPr/>
                          <wps:spPr>
                            <a:xfrm>
                              <a:off x="74141" y="1235675"/>
                              <a:ext cx="36195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6239148" name="Connecteur droit 270"/>
                          <wps:cNvCnPr/>
                          <wps:spPr>
                            <a:xfrm>
                              <a:off x="74141" y="873211"/>
                              <a:ext cx="36195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7302788" name="Connecteur droit 271"/>
                          <wps:cNvCnPr/>
                          <wps:spPr>
                            <a:xfrm>
                              <a:off x="74141" y="510746"/>
                              <a:ext cx="36195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40916110" name="Connecteur droit 272"/>
                          <wps:cNvCnPr/>
                          <wps:spPr>
                            <a:xfrm>
                              <a:off x="74141" y="148281"/>
                              <a:ext cx="36195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8315232" name="Zone de texte 273"/>
                          <wps:cNvSpPr txBox="1"/>
                          <wps:spPr>
                            <a:xfrm>
                              <a:off x="1491049" y="2537254"/>
                              <a:ext cx="542925" cy="2714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383DB8" w14:textId="27F3013D" w:rsidR="008E0926" w:rsidRPr="008E0926" w:rsidRDefault="008E0926" w:rsidP="008E0926">
                                <w:pPr>
                                  <w:tabs>
                                    <w:tab w:val="decimal" w:pos="431"/>
                                  </w:tabs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tab/>
                                </w: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9298061" name="Zone de texte 274"/>
                          <wps:cNvSpPr txBox="1"/>
                          <wps:spPr>
                            <a:xfrm>
                              <a:off x="1491049" y="2174789"/>
                              <a:ext cx="542925" cy="2714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1E91C8" w14:textId="7B21EF37" w:rsidR="008E0926" w:rsidRPr="008E0926" w:rsidRDefault="008E0926" w:rsidP="008E0926">
                                <w:pPr>
                                  <w:tabs>
                                    <w:tab w:val="decimal" w:pos="431"/>
                                  </w:tabs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tab/>
                                </w: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1897186" name="Zone de texte 275"/>
                          <wps:cNvSpPr txBox="1"/>
                          <wps:spPr>
                            <a:xfrm>
                              <a:off x="1491049" y="1812324"/>
                              <a:ext cx="542925" cy="2714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924D3B" w14:textId="04F405ED" w:rsidR="008E0926" w:rsidRPr="008E0926" w:rsidRDefault="008E0926" w:rsidP="008E0926">
                                <w:pPr>
                                  <w:tabs>
                                    <w:tab w:val="decimal" w:pos="431"/>
                                  </w:tabs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tab/>
                                </w: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3459231" name="Zone de texte 276"/>
                          <wps:cNvSpPr txBox="1"/>
                          <wps:spPr>
                            <a:xfrm>
                              <a:off x="1491049" y="1449859"/>
                              <a:ext cx="542925" cy="2714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F1E844" w14:textId="35A244BE" w:rsidR="008E0926" w:rsidRPr="008E0926" w:rsidRDefault="008E0926" w:rsidP="008E0926">
                                <w:pPr>
                                  <w:tabs>
                                    <w:tab w:val="decimal" w:pos="431"/>
                                  </w:tabs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tab/>
                                </w: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1321873" name="Zone de texte 277"/>
                          <wps:cNvSpPr txBox="1"/>
                          <wps:spPr>
                            <a:xfrm>
                              <a:off x="1491049" y="1087394"/>
                              <a:ext cx="542925" cy="2714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BB8B09" w14:textId="3F7C76EF" w:rsidR="008E0926" w:rsidRPr="008E0926" w:rsidRDefault="008E0926" w:rsidP="008E0926">
                                <w:pPr>
                                  <w:tabs>
                                    <w:tab w:val="decimal" w:pos="431"/>
                                  </w:tabs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tab/>
                                </w: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6722461" name="Zone de texte 278"/>
                          <wps:cNvSpPr txBox="1"/>
                          <wps:spPr>
                            <a:xfrm>
                              <a:off x="1491049" y="724930"/>
                              <a:ext cx="542925" cy="2714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15F99F" w14:textId="47C92B33" w:rsidR="008E0926" w:rsidRPr="008E0926" w:rsidRDefault="008E0926" w:rsidP="008E0926">
                                <w:pPr>
                                  <w:tabs>
                                    <w:tab w:val="decimal" w:pos="431"/>
                                  </w:tabs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tab/>
                                </w: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59150" name="Zone de texte 279"/>
                          <wps:cNvSpPr txBox="1"/>
                          <wps:spPr>
                            <a:xfrm>
                              <a:off x="1491049" y="362465"/>
                              <a:ext cx="542925" cy="2714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2446E5" w14:textId="0B138AE3" w:rsidR="008E0926" w:rsidRPr="008E0926" w:rsidRDefault="008E0926" w:rsidP="008E0926">
                                <w:pPr>
                                  <w:tabs>
                                    <w:tab w:val="decimal" w:pos="431"/>
                                  </w:tabs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tab/>
                                </w: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2917401" name="Zone de texte 280"/>
                          <wps:cNvSpPr txBox="1"/>
                          <wps:spPr>
                            <a:xfrm>
                              <a:off x="1491049" y="0"/>
                              <a:ext cx="542925" cy="2714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AE0DEC" w14:textId="745C7F4A" w:rsidR="008E0926" w:rsidRPr="008E0926" w:rsidRDefault="008E0926" w:rsidP="008E0926">
                                <w:pPr>
                                  <w:tabs>
                                    <w:tab w:val="decimal" w:pos="431"/>
                                  </w:tabs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tab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83633664" name="Ellipse 282"/>
                        <wps:cNvSpPr>
                          <a:spLocks noChangeArrowheads="1"/>
                        </wps:cNvSpPr>
                        <wps:spPr bwMode="auto">
                          <a:xfrm>
                            <a:off x="419100" y="1581150"/>
                            <a:ext cx="38735" cy="387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4641498" name="Ellipse 282"/>
                        <wps:cNvSpPr>
                          <a:spLocks noChangeArrowheads="1"/>
                        </wps:cNvSpPr>
                        <wps:spPr bwMode="auto">
                          <a:xfrm>
                            <a:off x="1504950" y="2295525"/>
                            <a:ext cx="38735" cy="387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3567704" name="Ellipse 282"/>
                        <wps:cNvSpPr>
                          <a:spLocks noChangeArrowheads="1"/>
                        </wps:cNvSpPr>
                        <wps:spPr bwMode="auto">
                          <a:xfrm>
                            <a:off x="1133475" y="847725"/>
                            <a:ext cx="38735" cy="387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5054374" name="Forme libre : forme 283"/>
                        <wps:cNvSpPr/>
                        <wps:spPr>
                          <a:xfrm>
                            <a:off x="438150" y="866775"/>
                            <a:ext cx="1081413" cy="1453020"/>
                          </a:xfrm>
                          <a:custGeom>
                            <a:avLst/>
                            <a:gdLst>
                              <a:gd name="connsiteX0" fmla="*/ 0 w 1081413"/>
                              <a:gd name="connsiteY0" fmla="*/ 726510 h 1453020"/>
                              <a:gd name="connsiteX1" fmla="*/ 718159 w 1081413"/>
                              <a:gd name="connsiteY1" fmla="*/ 0 h 1453020"/>
                              <a:gd name="connsiteX2" fmla="*/ 1081413 w 1081413"/>
                              <a:gd name="connsiteY2" fmla="*/ 1453020 h 1453020"/>
                              <a:gd name="connsiteX3" fmla="*/ 0 w 1081413"/>
                              <a:gd name="connsiteY3" fmla="*/ 726510 h 145302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81413" h="1453020">
                                <a:moveTo>
                                  <a:pt x="0" y="726510"/>
                                </a:moveTo>
                                <a:lnTo>
                                  <a:pt x="718159" y="0"/>
                                </a:lnTo>
                                <a:lnTo>
                                  <a:pt x="1081413" y="1453020"/>
                                </a:lnTo>
                                <a:lnTo>
                                  <a:pt x="0" y="72651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8172615" name="Zone de texte 284"/>
                        <wps:cNvSpPr txBox="1"/>
                        <wps:spPr>
                          <a:xfrm>
                            <a:off x="238125" y="1552575"/>
                            <a:ext cx="285027" cy="300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6E6E1B" w14:textId="7543D496" w:rsidR="001020E2" w:rsidRPr="001020E2" w:rsidRDefault="001020E2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244656" name="Zone de texte 284"/>
                        <wps:cNvSpPr txBox="1"/>
                        <wps:spPr>
                          <a:xfrm>
                            <a:off x="1095375" y="628650"/>
                            <a:ext cx="284480" cy="3003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95277C" w14:textId="71976607" w:rsidR="001020E2" w:rsidRPr="001020E2" w:rsidRDefault="001020E2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2213765" name="Zone de texte 284"/>
                        <wps:cNvSpPr txBox="1"/>
                        <wps:spPr>
                          <a:xfrm>
                            <a:off x="1466850" y="2276475"/>
                            <a:ext cx="284480" cy="3003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A017F4" w14:textId="4BAE2F61" w:rsidR="001020E2" w:rsidRPr="001020E2" w:rsidRDefault="001020E2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484017" name="Forme libre : forme 283"/>
                        <wps:cNvSpPr/>
                        <wps:spPr>
                          <a:xfrm>
                            <a:off x="2246675" y="870045"/>
                            <a:ext cx="1081413" cy="1453020"/>
                          </a:xfrm>
                          <a:custGeom>
                            <a:avLst/>
                            <a:gdLst>
                              <a:gd name="connsiteX0" fmla="*/ 0 w 1081413"/>
                              <a:gd name="connsiteY0" fmla="*/ 726510 h 1453020"/>
                              <a:gd name="connsiteX1" fmla="*/ 718159 w 1081413"/>
                              <a:gd name="connsiteY1" fmla="*/ 0 h 1453020"/>
                              <a:gd name="connsiteX2" fmla="*/ 1081413 w 1081413"/>
                              <a:gd name="connsiteY2" fmla="*/ 1453020 h 1453020"/>
                              <a:gd name="connsiteX3" fmla="*/ 0 w 1081413"/>
                              <a:gd name="connsiteY3" fmla="*/ 726510 h 145302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81413" h="1453020">
                                <a:moveTo>
                                  <a:pt x="0" y="726510"/>
                                </a:moveTo>
                                <a:lnTo>
                                  <a:pt x="718159" y="0"/>
                                </a:lnTo>
                                <a:lnTo>
                                  <a:pt x="1081413" y="1453020"/>
                                </a:lnTo>
                                <a:lnTo>
                                  <a:pt x="0" y="72651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9251244" name="Zone de texte 284"/>
                        <wps:cNvSpPr txBox="1"/>
                        <wps:spPr>
                          <a:xfrm>
                            <a:off x="2028840" y="1557852"/>
                            <a:ext cx="340341" cy="300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38C7C50" w14:textId="09EA8090" w:rsidR="00CD2F86" w:rsidRPr="007A4D74" w:rsidRDefault="00CD2F86">
                              <w:pPr>
                                <w:rPr>
                                  <w:color w:val="EE0000"/>
                                </w:rPr>
                              </w:pPr>
                              <w:r w:rsidRPr="007A4D74">
                                <w:rPr>
                                  <w:color w:val="EE0000"/>
                                </w:rPr>
                                <w:t>A</w:t>
                              </w:r>
                              <w:r w:rsidR="007A4D74" w:rsidRPr="007A4D74">
                                <w:rPr>
                                  <w:color w:val="EE0000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7121396" name="Zone de texte 284"/>
                        <wps:cNvSpPr txBox="1"/>
                        <wps:spPr>
                          <a:xfrm>
                            <a:off x="2903852" y="631895"/>
                            <a:ext cx="358278" cy="3003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89AB74" w14:textId="7EAC88EF" w:rsidR="00CD2F86" w:rsidRPr="007A4D74" w:rsidRDefault="00CD2F86">
                              <w:pPr>
                                <w:rPr>
                                  <w:color w:val="EE0000"/>
                                </w:rPr>
                              </w:pPr>
                              <w:r w:rsidRPr="007A4D74">
                                <w:rPr>
                                  <w:color w:val="EE0000"/>
                                </w:rPr>
                                <w:t>B</w:t>
                              </w:r>
                              <w:r w:rsidR="007A4D74" w:rsidRPr="007A4D74">
                                <w:rPr>
                                  <w:color w:val="EE0000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281265" name="Zone de texte 284"/>
                        <wps:cNvSpPr txBox="1"/>
                        <wps:spPr>
                          <a:xfrm>
                            <a:off x="3275321" y="2279655"/>
                            <a:ext cx="306079" cy="3003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83694B" w14:textId="62449C79" w:rsidR="00CD2F86" w:rsidRPr="007A4D74" w:rsidRDefault="00CD2F86">
                              <w:pPr>
                                <w:rPr>
                                  <w:color w:val="EE0000"/>
                                </w:rPr>
                              </w:pPr>
                              <w:r w:rsidRPr="007A4D74">
                                <w:rPr>
                                  <w:color w:val="EE0000"/>
                                </w:rPr>
                                <w:t>C</w:t>
                              </w:r>
                              <w:r w:rsidR="007A4D74" w:rsidRPr="007A4D74">
                                <w:rPr>
                                  <w:color w:val="EE0000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482C26" id="Groupe 286" o:spid="_x0000_s1087" style="position:absolute;margin-left:222pt;margin-top:9.65pt;width:328.15pt;height:221.15pt;z-index:251971584" coordsize="41675,28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">
                <v:group id="Groupe 281" o:spid="_x0000_s1088" style="position:absolute;width:41675;height:28087" coordsize="41675,28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">
                  <v:line id="Connecteur droit 212" o:spid="_x0000_s1089" style="position:absolute;flip:y;visibility:visible;mso-wrap-style:square" from="2553,1482" to="2553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" strokecolor="blue" strokeweight=".2pt">
                    <v:stroke joinstyle="miter"/>
                  </v:line>
                  <v:line id="Connecteur droit 213" o:spid="_x0000_s1090" style="position:absolute;flip:y;visibility:visible;mso-wrap-style:square" from="4366,1482" to="4366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" strokecolor="blue" strokeweight=".2pt">
                    <v:stroke joinstyle="miter"/>
                  </v:line>
                  <v:line id="Connecteur droit 214" o:spid="_x0000_s1091" style="position:absolute;flip:y;visibility:visible;mso-wrap-style:square" from="6178,1482" to="6178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" strokecolor="blue" strokeweight=".2pt">
                    <v:stroke joinstyle="miter"/>
                  </v:line>
                  <v:line id="Connecteur droit 215" o:spid="_x0000_s1092" style="position:absolute;flip:y;visibility:visible;mso-wrap-style:square" from="7990,1482" to="7990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" strokecolor="blue" strokeweight=".2pt">
                    <v:stroke joinstyle="miter"/>
                  </v:line>
                  <v:line id="Connecteur droit 216" o:spid="_x0000_s1093" style="position:absolute;flip:y;visibility:visible;mso-wrap-style:square" from="9803,1482" to="9803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" strokecolor="blue" strokeweight=".2pt">
                    <v:stroke joinstyle="miter"/>
                  </v:line>
                  <v:line id="Connecteur droit 217" o:spid="_x0000_s1094" style="position:absolute;flip:y;visibility:visible;mso-wrap-style:square" from="11532,1482" to="11532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" strokecolor="blue" strokeweight=".2pt">
                    <v:stroke joinstyle="miter"/>
                  </v:line>
                  <v:line id="Connecteur droit 218" o:spid="_x0000_s1095" style="position:absolute;flip:y;visibility:visible;mso-wrap-style:square" from="13345,1482" to="13345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" strokecolor="blue" strokeweight=".2pt">
                    <v:stroke joinstyle="miter"/>
                  </v:line>
                  <v:line id="Connecteur droit 219" o:spid="_x0000_s1096" style="position:absolute;flip:y;visibility:visible;mso-wrap-style:square" from="15157,1482" to="15157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" strokecolor="blue" strokeweight=".2pt">
                    <v:stroke joinstyle="miter"/>
                  </v:line>
                  <v:line id="Connecteur droit 220" o:spid="_x0000_s1097" style="position:absolute;flip:y;visibility:visible;mso-wrap-style:square" from="16969,1482" to="16969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" strokecolor="blue" strokeweight=".2pt">
                    <v:stroke joinstyle="miter"/>
                  </v:line>
                  <v:line id="Connecteur droit 221" o:spid="_x0000_s1098" style="position:absolute;flip:y;visibility:visible;mso-wrap-style:square" from="20594,1482" to="20594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" strokecolor="blue" strokeweight=".2pt">
                    <v:stroke joinstyle="miter"/>
                  </v:line>
                  <v:line id="Connecteur droit 222" o:spid="_x0000_s1099" style="position:absolute;flip:y;visibility:visible;mso-wrap-style:square" from="22406,1482" to="22406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" strokecolor="blue" strokeweight=".2pt">
                    <v:stroke joinstyle="miter"/>
                  </v:line>
                  <v:line id="Connecteur droit 223" o:spid="_x0000_s1100" style="position:absolute;flip:y;visibility:visible;mso-wrap-style:square" from="24219,1482" to="24219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" strokecolor="blue" strokeweight=".2pt">
                    <v:stroke joinstyle="miter"/>
                  </v:line>
                  <v:line id="Connecteur droit 224" o:spid="_x0000_s1101" style="position:absolute;flip:y;visibility:visible;mso-wrap-style:square" from="26031,1482" to="26031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" strokecolor="blue" strokeweight=".2pt">
                    <v:stroke joinstyle="miter"/>
                  </v:line>
                  <v:line id="Connecteur droit 225" o:spid="_x0000_s1102" style="position:absolute;flip:y;visibility:visible;mso-wrap-style:square" from="27843,1482" to="27843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" strokecolor="blue" strokeweight=".2pt">
                    <v:stroke joinstyle="miter"/>
                  </v:line>
                  <v:line id="Connecteur droit 226" o:spid="_x0000_s1103" style="position:absolute;flip:y;visibility:visible;mso-wrap-style:square" from="29656,1482" to="29656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" strokecolor="blue" strokeweight=".2pt">
                    <v:stroke joinstyle="miter"/>
                  </v:line>
                  <v:line id="Connecteur droit 227" o:spid="_x0000_s1104" style="position:absolute;flip:y;visibility:visible;mso-wrap-style:square" from="31468,1482" to="31468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" strokecolor="blue" strokeweight=".2pt">
                    <v:stroke joinstyle="miter"/>
                  </v:line>
                  <v:line id="Connecteur droit 228" o:spid="_x0000_s1105" style="position:absolute;flip:y;visibility:visible;mso-wrap-style:square" from="33280,1482" to="33280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" strokecolor="blue" strokeweight=".2pt">
                    <v:stroke joinstyle="miter"/>
                  </v:line>
                  <v:line id="Connecteur droit 229" o:spid="_x0000_s1106" style="position:absolute;flip:y;visibility:visible;mso-wrap-style:square" from="35093,1482" to="35093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" strokecolor="blue" strokeweight=".2pt">
                    <v:stroke joinstyle="miter"/>
                  </v:line>
                  <v:line id="Connecteur droit 230" o:spid="_x0000_s1107" style="position:absolute;visibility:visible;mso-wrap-style:square" from="741,26855" to="36936,26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" strokecolor="blue" strokeweight=".2pt">
                    <v:stroke joinstyle="miter"/>
                  </v:line>
                  <v:line id="Connecteur droit 231" o:spid="_x0000_s1108" style="position:absolute;visibility:visible;mso-wrap-style:square" from="741,25043" to="36936,25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" strokecolor="blue" strokeweight=".2pt">
                    <v:stroke joinstyle="miter"/>
                  </v:line>
                  <v:line id="Connecteur droit 232" o:spid="_x0000_s1109" style="position:absolute;visibility:visible;mso-wrap-style:square" from="741,23230" to="36936,2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" strokecolor="blue" strokeweight=".2pt">
                    <v:stroke joinstyle="miter"/>
                  </v:line>
                  <v:line id="Connecteur droit 233" o:spid="_x0000_s1110" style="position:absolute;visibility:visible;mso-wrap-style:square" from="741,21418" to="36936,21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" strokecolor="blue" strokeweight=".2pt">
                    <v:stroke joinstyle="miter"/>
                  </v:line>
                  <v:line id="Connecteur droit 234" o:spid="_x0000_s1111" style="position:absolute;visibility:visible;mso-wrap-style:square" from="741,17793" to="36936,17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" strokecolor="blue" strokeweight=".2pt">
                    <v:stroke joinstyle="miter"/>
                  </v:line>
                  <v:line id="Connecteur droit 235" o:spid="_x0000_s1112" style="position:absolute;visibility:visible;mso-wrap-style:square" from="741,15981" to="36936,15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" strokecolor="blue" strokeweight=".2pt">
                    <v:stroke joinstyle="miter"/>
                  </v:line>
                  <v:line id="Connecteur droit 236" o:spid="_x0000_s1113" style="position:absolute;visibility:visible;mso-wrap-style:square" from="741,14169" to="36936,14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" strokecolor="blue" strokeweight=".2pt">
                    <v:stroke joinstyle="miter"/>
                  </v:line>
                  <v:line id="Connecteur droit 237" o:spid="_x0000_s1114" style="position:absolute;visibility:visible;mso-wrap-style:square" from="741,12356" to="36936,12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" strokecolor="blue" strokeweight=".2pt">
                    <v:stroke joinstyle="miter"/>
                  </v:line>
                  <v:line id="Connecteur droit 238" o:spid="_x0000_s1115" style="position:absolute;visibility:visible;mso-wrap-style:square" from="741,10544" to="36936,10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" strokecolor="blue" strokeweight=".2pt">
                    <v:stroke joinstyle="miter"/>
                  </v:line>
                  <v:line id="Connecteur droit 239" o:spid="_x0000_s1116" style="position:absolute;visibility:visible;mso-wrap-style:square" from="741,8732" to="36936,87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" strokecolor="blue" strokeweight=".2pt">
                    <v:stroke joinstyle="miter"/>
                  </v:line>
                  <v:line id="Connecteur droit 240" o:spid="_x0000_s1117" style="position:absolute;visibility:visible;mso-wrap-style:square" from="741,6919" to="36936,69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" strokecolor="blue" strokeweight=".2pt">
                    <v:stroke joinstyle="miter"/>
                  </v:line>
                  <v:line id="Connecteur droit 241" o:spid="_x0000_s1118" style="position:absolute;visibility:visible;mso-wrap-style:square" from="741,5107" to="36936,5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" strokecolor="blue" strokeweight=".2pt">
                    <v:stroke joinstyle="miter"/>
                  </v:line>
                  <v:line id="Connecteur droit 242" o:spid="_x0000_s1119" style="position:absolute;visibility:visible;mso-wrap-style:square" from="741,3295" to="36936,3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" strokecolor="blue" strokeweight=".2pt">
                    <v:stroke joinstyle="miter"/>
                  </v:line>
                  <v:line id="Connecteur droit 243" o:spid="_x0000_s1120" style="position:absolute;flip:y;visibility:visible;mso-wrap-style:square" from="741,1482" to="741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" strokeweight=".5pt">
                    <v:stroke joinstyle="miter"/>
                  </v:line>
                  <v:line id="Connecteur droit 244" o:spid="_x0000_s1121" style="position:absolute;flip:y;visibility:visible;mso-wrap-style:square" from="4366,1482" to="4366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" strokeweight=".5pt">
                    <v:stroke joinstyle="miter"/>
                  </v:line>
                  <v:line id="Connecteur droit 245" o:spid="_x0000_s1122" style="position:absolute;flip:y;visibility:visible;mso-wrap-style:square" from="7990,1482" to="7990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" strokeweight=".5pt">
                    <v:stroke joinstyle="miter"/>
                  </v:line>
                  <v:line id="Connecteur droit 246" o:spid="_x0000_s1123" style="position:absolute;flip:y;visibility:visible;mso-wrap-style:square" from="11532,1482" to="11532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" strokeweight=".5pt">
                    <v:stroke joinstyle="miter"/>
                  </v:line>
                  <v:line id="Connecteur droit 247" o:spid="_x0000_s1124" style="position:absolute;flip:y;visibility:visible;mso-wrap-style:square" from="15157,1482" to="15157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" strokeweight=".5pt">
                    <v:stroke joinstyle="miter"/>
                  </v:line>
                  <v:line id="Connecteur droit 248" o:spid="_x0000_s1125" style="position:absolute;flip:y;visibility:visible;mso-wrap-style:square" from="18828,1451" to="18828,26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" strokeweight="1.5pt">
                    <v:stroke endarrow="open" joinstyle="miter"/>
                  </v:line>
                  <v:line id="Connecteur droit 249" o:spid="_x0000_s1126" style="position:absolute;flip:y;visibility:visible;mso-wrap-style:square" from="22406,1482" to="22406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" strokeweight=".5pt">
                    <v:stroke joinstyle="miter"/>
                  </v:line>
                  <v:line id="Connecteur droit 250" o:spid="_x0000_s1127" style="position:absolute;flip:y;visibility:visible;mso-wrap-style:square" from="26031,1482" to="26031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" strokeweight=".5pt">
                    <v:stroke joinstyle="miter"/>
                  </v:line>
                  <v:line id="Connecteur droit 251" o:spid="_x0000_s1128" style="position:absolute;flip:y;visibility:visible;mso-wrap-style:square" from="29656,1482" to="29656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" strokeweight=".5pt">
                    <v:stroke joinstyle="miter"/>
                  </v:line>
                  <v:line id="Connecteur droit 252" o:spid="_x0000_s1129" style="position:absolute;flip:y;visibility:visible;mso-wrap-style:square" from="33280,1482" to="33280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" strokeweight=".5pt">
                    <v:stroke joinstyle="miter"/>
                  </v:line>
                  <v:line id="Connecteur droit 253" o:spid="_x0000_s1130" style="position:absolute;flip:y;visibility:visible;mso-wrap-style:square" from="36905,1482" to="36905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" strokeweight=".5pt">
                    <v:stroke joinstyle="miter"/>
                  </v:line>
                  <v:shape id="Zone de texte 254" o:spid="_x0000_s1131" type="#_x0000_t202" style="position:absolute;top:19276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" filled="f" stroked="f" strokeweight=".5pt">
                    <v:textbox>
                      <w:txbxContent>
                        <w:p w14:paraId="05C949A7" w14:textId="77B0F118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-5</w:t>
                          </w:r>
                        </w:p>
                      </w:txbxContent>
                    </v:textbox>
                  </v:shape>
                  <v:shape id="Zone de texte 255" o:spid="_x0000_s1132" type="#_x0000_t202" style="position:absolute;left:3624;top:19276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" filled="f" stroked="f" strokeweight=".5pt">
                    <v:textbox>
                      <w:txbxContent>
                        <w:p w14:paraId="2F73A6E3" w14:textId="6FE35757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-4</w:t>
                          </w:r>
                        </w:p>
                      </w:txbxContent>
                    </v:textbox>
                  </v:shape>
                  <v:shape id="Zone de texte 256" o:spid="_x0000_s1133" type="#_x0000_t202" style="position:absolute;left:7249;top:19276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" filled="f" stroked="f" strokeweight=".5pt">
                    <v:textbox>
                      <w:txbxContent>
                        <w:p w14:paraId="516AE2F3" w14:textId="6DB29C43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-3</w:t>
                          </w:r>
                        </w:p>
                      </w:txbxContent>
                    </v:textbox>
                  </v:shape>
                  <v:shape id="Zone de texte 257" o:spid="_x0000_s1134" type="#_x0000_t202" style="position:absolute;left:10873;top:19276;width:543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" filled="f" stroked="f" strokeweight=".5pt">
                    <v:textbox>
                      <w:txbxContent>
                        <w:p w14:paraId="6D50D86A" w14:textId="4C566AD0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-2</w:t>
                          </w:r>
                        </w:p>
                      </w:txbxContent>
                    </v:textbox>
                  </v:shape>
                  <v:shape id="Zone de texte 258" o:spid="_x0000_s1135" type="#_x0000_t202" style="position:absolute;left:14498;top:19276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" filled="f" stroked="f" strokeweight=".5pt">
                    <v:textbox>
                      <w:txbxContent>
                        <w:p w14:paraId="63BA8A07" w14:textId="09997A0C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-1</w:t>
                          </w:r>
                        </w:p>
                      </w:txbxContent>
                    </v:textbox>
                  </v:shape>
                  <v:shape id="Zone de texte 259" o:spid="_x0000_s1136" type="#_x0000_t202" style="position:absolute;left:18123;top:19276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" filled="f" stroked="f" strokeweight=".5pt">
                    <v:textbox>
                      <w:txbxContent>
                        <w:p w14:paraId="0A94289D" w14:textId="549AF0E8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0</w:t>
                          </w:r>
                        </w:p>
                      </w:txbxContent>
                    </v:textbox>
                  </v:shape>
                  <v:shape id="Zone de texte 260" o:spid="_x0000_s1137" type="#_x0000_t202" style="position:absolute;left:21747;top:19276;width:543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" filled="f" stroked="f" strokeweight=".5pt">
                    <v:textbox>
                      <w:txbxContent>
                        <w:p w14:paraId="44C43D2C" w14:textId="2F3C5210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261" o:spid="_x0000_s1138" type="#_x0000_t202" style="position:absolute;left:25372;top:19276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" filled="f" stroked="f" strokeweight=".5pt">
                    <v:textbox>
                      <w:txbxContent>
                        <w:p w14:paraId="0557CA7F" w14:textId="67C27F0C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2</w:t>
                          </w:r>
                        </w:p>
                      </w:txbxContent>
                    </v:textbox>
                  </v:shape>
                  <v:shape id="Zone de texte 262" o:spid="_x0000_s1139" type="#_x0000_t202" style="position:absolute;left:28997;top:19276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" filled="f" stroked="f" strokeweight=".5pt">
                    <v:textbox>
                      <w:txbxContent>
                        <w:p w14:paraId="62599C5F" w14:textId="047E8E22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3</w:t>
                          </w:r>
                        </w:p>
                      </w:txbxContent>
                    </v:textbox>
                  </v:shape>
                  <v:shape id="Zone de texte 263" o:spid="_x0000_s1140" type="#_x0000_t202" style="position:absolute;left:32621;top:19276;width:543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" filled="f" stroked="f" strokeweight=".5pt">
                    <v:textbox>
                      <w:txbxContent>
                        <w:p w14:paraId="0CAD7D85" w14:textId="34413600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4</w:t>
                          </w:r>
                        </w:p>
                      </w:txbxContent>
                    </v:textbox>
                  </v:shape>
                  <v:shape id="Zone de texte 264" o:spid="_x0000_s1141" type="#_x0000_t202" style="position:absolute;left:36246;top:19276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" filled="f" stroked="f" strokeweight=".5pt">
                    <v:textbox>
                      <w:txbxContent>
                        <w:p w14:paraId="65CD1D42" w14:textId="1B8C3F08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</w:p>
                      </w:txbxContent>
                    </v:textbox>
                  </v:shape>
                  <v:line id="Connecteur droit 265" o:spid="_x0000_s1142" style="position:absolute;visibility:visible;mso-wrap-style:square" from="741,26855" to="36936,26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" strokeweight=".5pt">
                    <v:stroke joinstyle="miter"/>
                  </v:line>
                  <v:line id="Connecteur droit 266" o:spid="_x0000_s1143" style="position:absolute;visibility:visible;mso-wrap-style:square" from="741,23230" to="36936,2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" strokeweight=".5pt">
                    <v:stroke joinstyle="miter"/>
                  </v:line>
                  <v:line id="Connecteur droit 267" o:spid="_x0000_s1144" style="position:absolute;visibility:visible;mso-wrap-style:square" from="741,19626" to="36936,19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" strokeweight="1.5pt">
                    <v:stroke endarrow="open" joinstyle="miter"/>
                  </v:line>
                  <v:line id="Connecteur droit 268" o:spid="_x0000_s1145" style="position:absolute;visibility:visible;mso-wrap-style:square" from="741,15981" to="36936,15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" strokeweight=".5pt">
                    <v:stroke joinstyle="miter"/>
                  </v:line>
                  <v:line id="Connecteur droit 269" o:spid="_x0000_s1146" style="position:absolute;visibility:visible;mso-wrap-style:square" from="741,12356" to="36936,12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" strokeweight=".5pt">
                    <v:stroke joinstyle="miter"/>
                  </v:line>
                  <v:line id="Connecteur droit 270" o:spid="_x0000_s1147" style="position:absolute;visibility:visible;mso-wrap-style:square" from="741,8732" to="36936,87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" strokeweight=".5pt">
                    <v:stroke joinstyle="miter"/>
                  </v:line>
                  <v:line id="Connecteur droit 271" o:spid="_x0000_s1148" style="position:absolute;visibility:visible;mso-wrap-style:square" from="741,5107" to="36936,5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" strokeweight=".5pt">
                    <v:stroke joinstyle="miter"/>
                  </v:line>
                  <v:line id="Connecteur droit 272" o:spid="_x0000_s1149" style="position:absolute;visibility:visible;mso-wrap-style:square" from="741,1482" to="36936,1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" strokeweight=".5pt">
                    <v:stroke joinstyle="miter"/>
                  </v:line>
                  <v:shape id="Zone de texte 273" o:spid="_x0000_s1150" type="#_x0000_t202" style="position:absolute;left:14910;top:25372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" filled="f" stroked="f" strokeweight=".5pt">
                    <v:textbox>
                      <w:txbxContent>
                        <w:p w14:paraId="40383DB8" w14:textId="27F3013D" w:rsidR="008E0926" w:rsidRPr="008E0926" w:rsidRDefault="008E0926" w:rsidP="008E0926">
                          <w:pPr>
                            <w:tabs>
                              <w:tab w:val="decimal" w:pos="431"/>
                            </w:tabs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tab/>
                          </w: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-2</w:t>
                          </w:r>
                        </w:p>
                      </w:txbxContent>
                    </v:textbox>
                  </v:shape>
                  <v:shape id="Zone de texte 274" o:spid="_x0000_s1151" type="#_x0000_t202" style="position:absolute;left:14910;top:21747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" filled="f" stroked="f" strokeweight=".5pt">
                    <v:textbox>
                      <w:txbxContent>
                        <w:p w14:paraId="7B1E91C8" w14:textId="7B21EF37" w:rsidR="008E0926" w:rsidRPr="008E0926" w:rsidRDefault="008E0926" w:rsidP="008E0926">
                          <w:pPr>
                            <w:tabs>
                              <w:tab w:val="decimal" w:pos="431"/>
                            </w:tabs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tab/>
                          </w: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-1</w:t>
                          </w:r>
                        </w:p>
                      </w:txbxContent>
                    </v:textbox>
                  </v:shape>
                  <v:shape id="Zone de texte 275" o:spid="_x0000_s1152" type="#_x0000_t202" style="position:absolute;left:14910;top:18123;width:5429;height:2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" filled="f" stroked="f" strokeweight=".5pt">
                    <v:textbox>
                      <w:txbxContent>
                        <w:p w14:paraId="36924D3B" w14:textId="04F405ED" w:rsidR="008E0926" w:rsidRPr="008E0926" w:rsidRDefault="008E0926" w:rsidP="008E0926">
                          <w:pPr>
                            <w:tabs>
                              <w:tab w:val="decimal" w:pos="431"/>
                            </w:tabs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tab/>
                          </w: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0</w:t>
                          </w:r>
                        </w:p>
                      </w:txbxContent>
                    </v:textbox>
                  </v:shape>
                  <v:shape id="Zone de texte 276" o:spid="_x0000_s1153" type="#_x0000_t202" style="position:absolute;left:14910;top:14498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" filled="f" stroked="f" strokeweight=".5pt">
                    <v:textbox>
                      <w:txbxContent>
                        <w:p w14:paraId="5CF1E844" w14:textId="35A244BE" w:rsidR="008E0926" w:rsidRPr="008E0926" w:rsidRDefault="008E0926" w:rsidP="008E0926">
                          <w:pPr>
                            <w:tabs>
                              <w:tab w:val="decimal" w:pos="431"/>
                            </w:tabs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tab/>
                          </w: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277" o:spid="_x0000_s1154" type="#_x0000_t202" style="position:absolute;left:14910;top:10873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" filled="f" stroked="f" strokeweight=".5pt">
                    <v:textbox>
                      <w:txbxContent>
                        <w:p w14:paraId="77BB8B09" w14:textId="3F7C76EF" w:rsidR="008E0926" w:rsidRPr="008E0926" w:rsidRDefault="008E0926" w:rsidP="008E0926">
                          <w:pPr>
                            <w:tabs>
                              <w:tab w:val="decimal" w:pos="431"/>
                            </w:tabs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tab/>
                          </w: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2</w:t>
                          </w:r>
                        </w:p>
                      </w:txbxContent>
                    </v:textbox>
                  </v:shape>
                  <v:shape id="Zone de texte 278" o:spid="_x0000_s1155" type="#_x0000_t202" style="position:absolute;left:14910;top:7249;width:5429;height:2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" filled="f" stroked="f" strokeweight=".5pt">
                    <v:textbox>
                      <w:txbxContent>
                        <w:p w14:paraId="4615F99F" w14:textId="47C92B33" w:rsidR="008E0926" w:rsidRPr="008E0926" w:rsidRDefault="008E0926" w:rsidP="008E0926">
                          <w:pPr>
                            <w:tabs>
                              <w:tab w:val="decimal" w:pos="431"/>
                            </w:tabs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tab/>
                          </w: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3</w:t>
                          </w:r>
                        </w:p>
                      </w:txbxContent>
                    </v:textbox>
                  </v:shape>
                  <v:shape id="Zone de texte 279" o:spid="_x0000_s1156" type="#_x0000_t202" style="position:absolute;left:14910;top:3624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" filled="f" stroked="f" strokeweight=".5pt">
                    <v:textbox>
                      <w:txbxContent>
                        <w:p w14:paraId="322446E5" w14:textId="0B138AE3" w:rsidR="008E0926" w:rsidRPr="008E0926" w:rsidRDefault="008E0926" w:rsidP="008E0926">
                          <w:pPr>
                            <w:tabs>
                              <w:tab w:val="decimal" w:pos="431"/>
                            </w:tabs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tab/>
                          </w: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4</w:t>
                          </w:r>
                        </w:p>
                      </w:txbxContent>
                    </v:textbox>
                  </v:shape>
                  <v:shape id="Zone de texte 280" o:spid="_x0000_s1157" type="#_x0000_t202" style="position:absolute;left:14910;width:5429;height:2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" filled="f" stroked="f" strokeweight=".5pt">
                    <v:textbox>
                      <w:txbxContent>
                        <w:p w14:paraId="1BAE0DEC" w14:textId="745C7F4A" w:rsidR="008E0926" w:rsidRPr="008E0926" w:rsidRDefault="008E0926" w:rsidP="008E0926">
                          <w:pPr>
                            <w:tabs>
                              <w:tab w:val="decimal" w:pos="431"/>
                            </w:tabs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tab/>
                          </w:r>
                        </w:p>
                      </w:txbxContent>
                    </v:textbox>
                  </v:shape>
                </v:group>
                <v:oval id="Ellipse 282" o:spid="_x0000_s1158" style="position:absolute;left:4191;top:15811;width:387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" fillcolor="black"/>
                <v:oval id="Ellipse 282" o:spid="_x0000_s1159" style="position:absolute;left:15049;top:22955;width:387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" fillcolor="black"/>
                <v:oval id="Ellipse 282" o:spid="_x0000_s1160" style="position:absolute;left:11334;top:8477;width:388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" fillcolor="black"/>
                <v:shape id="Forme libre : forme 283" o:spid="_x0000_s1161" style="position:absolute;left:4381;top:8667;width:10814;height:14530;visibility:visible;mso-wrap-style:square;v-text-anchor:middle" coordsize="1081413,1453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" path="m,726510l718159,r363254,1453020l,726510xe" filled="f" strokecolor="black [3213]" strokeweight="1pt">
                  <v:stroke joinstyle="miter"/>
                  <v:path arrowok="t" o:connecttype="custom" o:connectlocs="0,726510;718159,0;1081413,1453020;0,726510" o:connectangles="0,0,0,0"/>
                </v:shape>
                <v:shape id="Zone de texte 284" o:spid="_x0000_s1162" type="#_x0000_t202" style="position:absolute;left:2381;top:15525;width:2850;height:3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" filled="f" stroked="f" strokeweight=".5pt">
                  <v:textbox>
                    <w:txbxContent>
                      <w:p w14:paraId="196E6E1B" w14:textId="7543D496" w:rsidR="001020E2" w:rsidRPr="001020E2" w:rsidRDefault="001020E2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  <w:r>
                          <w:t>A</w:t>
                        </w:r>
                      </w:p>
                    </w:txbxContent>
                  </v:textbox>
                </v:shape>
                <v:shape id="Zone de texte 284" o:spid="_x0000_s1163" type="#_x0000_t202" style="position:absolute;left:10953;top:6286;width:2845;height:3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" filled="f" stroked="f" strokeweight=".5pt">
                  <v:textbox>
                    <w:txbxContent>
                      <w:p w14:paraId="1795277C" w14:textId="71976607" w:rsidR="001020E2" w:rsidRPr="001020E2" w:rsidRDefault="001020E2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  <w:r>
                          <w:t>B</w:t>
                        </w:r>
                      </w:p>
                    </w:txbxContent>
                  </v:textbox>
                </v:shape>
                <v:shape id="Zone de texte 284" o:spid="_x0000_s1164" type="#_x0000_t202" style="position:absolute;left:14668;top:22764;width:2845;height:3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" filled="f" stroked="f" strokeweight=".5pt">
                  <v:textbox>
                    <w:txbxContent>
                      <w:p w14:paraId="3AA017F4" w14:textId="4BAE2F61" w:rsidR="001020E2" w:rsidRPr="001020E2" w:rsidRDefault="001020E2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  <w:r>
                          <w:t>C</w:t>
                        </w:r>
                      </w:p>
                    </w:txbxContent>
                  </v:textbox>
                </v:shape>
                <v:shape id="Forme libre : forme 283" o:spid="_x0000_s1165" style="position:absolute;left:22466;top:8700;width:10814;height:14530;visibility:visible;mso-wrap-style:square;v-text-anchor:middle" coordsize="1081413,1453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" path="m,726510l718159,r363254,1453020l,726510xe" filled="f" strokecolor="#e00" strokeweight="1pt">
                  <v:stroke joinstyle="miter"/>
                  <v:path arrowok="t" o:connecttype="custom" o:connectlocs="0,726510;718159,0;1081413,1453020;0,726510" o:connectangles="0,0,0,0"/>
                </v:shape>
                <v:shape id="Zone de texte 284" o:spid="_x0000_s1166" type="#_x0000_t202" style="position:absolute;left:20288;top:15578;width:3403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" filled="f" stroked="f" strokeweight=".5pt">
                  <v:textbox>
                    <w:txbxContent>
                      <w:p w14:paraId="038C7C50" w14:textId="09EA8090" w:rsidR="00CD2F86" w:rsidRPr="007A4D74" w:rsidRDefault="00CD2F86">
                        <w:pPr>
                          <w:rPr>
                            <w:color w:val="EE0000"/>
                          </w:rPr>
                        </w:pPr>
                        <w:r w:rsidRPr="007A4D74">
                          <w:rPr>
                            <w:color w:val="EE0000"/>
                          </w:rPr>
                          <w:t>A</w:t>
                        </w:r>
                        <w:r w:rsidR="007A4D74" w:rsidRPr="007A4D74">
                          <w:rPr>
                            <w:color w:val="EE0000"/>
                          </w:rPr>
                          <w:t>’</w:t>
                        </w:r>
                      </w:p>
                    </w:txbxContent>
                  </v:textbox>
                </v:shape>
                <v:shape id="Zone de texte 284" o:spid="_x0000_s1167" type="#_x0000_t202" style="position:absolute;left:29038;top:6318;width:3583;height:3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" filled="f" stroked="f" strokeweight=".5pt">
                  <v:textbox>
                    <w:txbxContent>
                      <w:p w14:paraId="3F89AB74" w14:textId="7EAC88EF" w:rsidR="00CD2F86" w:rsidRPr="007A4D74" w:rsidRDefault="00CD2F86">
                        <w:pPr>
                          <w:rPr>
                            <w:color w:val="EE0000"/>
                          </w:rPr>
                        </w:pPr>
                        <w:r w:rsidRPr="007A4D74">
                          <w:rPr>
                            <w:color w:val="EE0000"/>
                          </w:rPr>
                          <w:t>B</w:t>
                        </w:r>
                        <w:r w:rsidR="007A4D74" w:rsidRPr="007A4D74">
                          <w:rPr>
                            <w:color w:val="EE0000"/>
                          </w:rPr>
                          <w:t>’</w:t>
                        </w:r>
                      </w:p>
                    </w:txbxContent>
                  </v:textbox>
                </v:shape>
                <v:shape id="Zone de texte 284" o:spid="_x0000_s1168" type="#_x0000_t202" style="position:absolute;left:32753;top:22796;width:3061;height:3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" filled="f" stroked="f" strokeweight=".5pt">
                  <v:textbox>
                    <w:txbxContent>
                      <w:p w14:paraId="1F83694B" w14:textId="62449C79" w:rsidR="00CD2F86" w:rsidRPr="007A4D74" w:rsidRDefault="00CD2F86">
                        <w:pPr>
                          <w:rPr>
                            <w:color w:val="EE0000"/>
                          </w:rPr>
                        </w:pPr>
                        <w:r w:rsidRPr="007A4D74">
                          <w:rPr>
                            <w:color w:val="EE0000"/>
                          </w:rPr>
                          <w:t>C</w:t>
                        </w:r>
                        <w:r w:rsidR="007A4D74" w:rsidRPr="007A4D74">
                          <w:rPr>
                            <w:color w:val="EE0000"/>
                          </w:rPr>
                          <w:t>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80CD7" w:rsidRPr="00D80CD7">
        <w:rPr>
          <w:rFonts w:asciiTheme="minorHAnsi" w:hAnsiTheme="minorHAnsi" w:cstheme="minorHAnsi"/>
        </w:rPr>
        <w:t>(</w:t>
      </w:r>
      <w:proofErr w:type="gramStart"/>
      <w:r w:rsidR="00D80CD7" w:rsidRPr="00D80CD7">
        <w:rPr>
          <w:rFonts w:asciiTheme="minorHAnsi" w:hAnsiTheme="minorHAnsi" w:cstheme="minorHAnsi"/>
          <w:i/>
          <w:iCs/>
        </w:rPr>
        <w:t>valeurs</w:t>
      </w:r>
      <w:proofErr w:type="gramEnd"/>
      <w:r w:rsidR="00D80CD7" w:rsidRPr="00D80CD7">
        <w:rPr>
          <w:rFonts w:asciiTheme="minorHAnsi" w:hAnsiTheme="minorHAnsi" w:cstheme="minorHAnsi"/>
          <w:i/>
          <w:iCs/>
        </w:rPr>
        <w:t xml:space="preserve"> exactes en écriture fractionnaire</w:t>
      </w:r>
      <w:r w:rsidR="00D80CD7" w:rsidRPr="00D80CD7">
        <w:rPr>
          <w:rFonts w:asciiTheme="minorHAnsi" w:hAnsiTheme="minorHAnsi" w:cstheme="minorHAnsi"/>
        </w:rPr>
        <w:t>)</w:t>
      </w:r>
    </w:p>
    <w:p w14:paraId="7772E070" w14:textId="00EF8316" w:rsidR="00310F22" w:rsidRPr="00D80CD7" w:rsidRDefault="007A4D74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  <w:r w:rsidRPr="00CD2F8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0" allowOverlap="1" wp14:anchorId="42660994" wp14:editId="1E8FD41F">
                <wp:simplePos x="0" y="0"/>
                <wp:positionH relativeFrom="character">
                  <wp:posOffset>5765165</wp:posOffset>
                </wp:positionH>
                <wp:positionV relativeFrom="paragraph">
                  <wp:posOffset>807085</wp:posOffset>
                </wp:positionV>
                <wp:extent cx="38735" cy="38735"/>
                <wp:effectExtent l="0" t="0" r="18415" b="18415"/>
                <wp:wrapNone/>
                <wp:docPr id="410733198" name="Ellips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38735"/>
                        </a:xfrm>
                        <a:prstGeom prst="ellipse">
                          <a:avLst/>
                        </a:prstGeom>
                        <a:solidFill>
                          <a:srgbClr val="EE0000"/>
                        </a:solidFill>
                        <a:ln w="9525">
                          <a:solidFill>
                            <a:srgbClr val="EE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102CD0A" id="Ellipse 293" o:spid="_x0000_s1026" style="position:absolute;margin-left:453.95pt;margin-top:63.55pt;width:3.05pt;height:3.05pt;z-index:25200230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" o:allowincell="f" fillcolor="#e00" strokecolor="#e00"/>
            </w:pict>
          </mc:Fallback>
        </mc:AlternateContent>
      </w:r>
      <w:r w:rsidR="00CD2F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56322AF8" wp14:editId="00101069">
                <wp:simplePos x="0" y="0"/>
                <wp:positionH relativeFrom="column">
                  <wp:posOffset>1117139</wp:posOffset>
                </wp:positionH>
                <wp:positionV relativeFrom="paragraph">
                  <wp:posOffset>554990</wp:posOffset>
                </wp:positionV>
                <wp:extent cx="488153" cy="368300"/>
                <wp:effectExtent l="0" t="0" r="0" b="0"/>
                <wp:wrapNone/>
                <wp:docPr id="1494408223" name="Zone de text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153" cy="36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FA23F7" w14:textId="69702912" w:rsidR="00CD2F86" w:rsidRPr="00CD2F86" w:rsidRDefault="00CD2F86">
                            <w:pPr>
                              <w:rPr>
                                <w:color w:val="EE0000"/>
                              </w:rPr>
                            </w:pPr>
                            <w:r>
                              <w:rPr>
                                <w:color w:val="EE0000"/>
                              </w:rPr>
                              <w:t>14/3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22AF8" id="_x0000_s1169" type="#_x0000_t202" style="position:absolute;margin-left:87.95pt;margin-top:43.7pt;width:38.45pt;height:29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" filled="f" stroked="f" strokeweight=".5pt">
                <v:textbox>
                  <w:txbxContent>
                    <w:p w14:paraId="59FA23F7" w14:textId="69702912" w:rsidR="00CD2F86" w:rsidRPr="00CD2F86" w:rsidRDefault="00CD2F86">
                      <w:pPr>
                        <w:rPr>
                          <w:color w:val="EE0000"/>
                        </w:rPr>
                      </w:pPr>
                      <w:r>
                        <w:rPr>
                          <w:color w:val="EE0000"/>
                        </w:rPr>
                        <w:t>14/3</w:t>
                      </w:r>
                    </w:p>
                  </w:txbxContent>
                </v:textbox>
              </v:shape>
            </w:pict>
          </mc:Fallback>
        </mc:AlternateContent>
      </w:r>
      <w:r w:rsidR="00CD2F8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012D277D" wp14:editId="16C4D7E4">
                <wp:simplePos x="0" y="0"/>
                <wp:positionH relativeFrom="column">
                  <wp:posOffset>1749425</wp:posOffset>
                </wp:positionH>
                <wp:positionV relativeFrom="paragraph">
                  <wp:posOffset>364491</wp:posOffset>
                </wp:positionV>
                <wp:extent cx="488153" cy="368300"/>
                <wp:effectExtent l="0" t="0" r="0" b="0"/>
                <wp:wrapNone/>
                <wp:docPr id="1288419155" name="Zone de text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153" cy="36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1C3778" w14:textId="1DBFBBC0" w:rsidR="00CD2F86" w:rsidRPr="00CD2F86" w:rsidRDefault="00CD2F86">
                            <w:pPr>
                              <w:rPr>
                                <w:color w:val="EE0000"/>
                              </w:rPr>
                            </w:pPr>
                            <w:r>
                              <w:rPr>
                                <w:color w:val="EE0000"/>
                              </w:rPr>
                              <w:t>7/3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D277D" id="_x0000_s1170" type="#_x0000_t202" style="position:absolute;margin-left:137.75pt;margin-top:28.7pt;width:38.45pt;height:29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" filled="f" stroked="f" strokeweight=".5pt">
                <v:textbox>
                  <w:txbxContent>
                    <w:p w14:paraId="741C3778" w14:textId="1DBFBBC0" w:rsidR="00CD2F86" w:rsidRPr="00CD2F86" w:rsidRDefault="00CD2F86">
                      <w:pPr>
                        <w:rPr>
                          <w:color w:val="EE0000"/>
                        </w:rPr>
                      </w:pPr>
                      <w:r>
                        <w:rPr>
                          <w:color w:val="EE0000"/>
                        </w:rPr>
                        <w:t>7/3</w:t>
                      </w:r>
                    </w:p>
                  </w:txbxContent>
                </v:textbox>
              </v:shape>
            </w:pict>
          </mc:Fallback>
        </mc:AlternateContent>
      </w:r>
      <w:r w:rsidR="008A0738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875328" behindDoc="0" locked="0" layoutInCell="1" allowOverlap="1" wp14:anchorId="03565C3B" wp14:editId="13C9DD3F">
                <wp:simplePos x="0" y="0"/>
                <wp:positionH relativeFrom="column">
                  <wp:posOffset>1307497</wp:posOffset>
                </wp:positionH>
                <wp:positionV relativeFrom="paragraph">
                  <wp:posOffset>343535</wp:posOffset>
                </wp:positionV>
                <wp:extent cx="1003696" cy="413425"/>
                <wp:effectExtent l="0" t="0" r="0" b="100965"/>
                <wp:wrapNone/>
                <wp:docPr id="170457680" name="Groupe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3696" cy="413425"/>
                          <a:chOff x="0" y="0"/>
                          <a:chExt cx="1003696" cy="413425"/>
                        </a:xfrm>
                      </wpg:grpSpPr>
                      <wps:wsp>
                        <wps:cNvPr id="1789021076" name="Arc 204"/>
                        <wps:cNvSpPr/>
                        <wps:spPr>
                          <a:xfrm>
                            <a:off x="0" y="0"/>
                            <a:ext cx="619185" cy="413425"/>
                          </a:xfrm>
                          <a:prstGeom prst="arc">
                            <a:avLst>
                              <a:gd name="adj1" fmla="val 16200000"/>
                              <a:gd name="adj2" fmla="val 5407168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733567" name="Ellipse 205"/>
                        <wps:cNvSpPr/>
                        <wps:spPr>
                          <a:xfrm>
                            <a:off x="376732" y="40234"/>
                            <a:ext cx="434975" cy="301557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8399468" name="Zone de texte 206"/>
                        <wps:cNvSpPr txBox="1"/>
                        <wps:spPr>
                          <a:xfrm>
                            <a:off x="351129" y="40234"/>
                            <a:ext cx="652567" cy="3307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957D40" w14:textId="20F3C344" w:rsidR="00D80CD7" w:rsidRDefault="00D80CD7">
                              <w:r w:rsidRPr="00D80CD7">
                                <w:rPr>
                                  <w:b/>
                                  <w:bCs/>
                                </w:rPr>
                                <w:sym w:font="Symbol" w:char="F0B4"/>
                              </w:r>
                              <w:r>
                                <w:t xml:space="preserve"> …..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565C3B" id="Groupe 285" o:spid="_x0000_s1171" style="position:absolute;margin-left:102.95pt;margin-top:27.05pt;width:79.05pt;height:32.55pt;z-index:251875328" coordsize="10036,4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">
                <v:shape id="Arc 204" o:spid="_x0000_s1172" style="position:absolute;width:6191;height:4134;visibility:visible;mso-wrap-style:square;v-text-anchor:middle" coordsize="619185,413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" path="m309592,nsc399587,,485128,26147,543937,71631v100513,77738,100308,192959,-482,270537c484553,387504,399049,413510,309161,413426r432,-206713c309593,137809,309592,68904,309592,xem309592,nfc399587,,485128,26147,543937,71631v100513,77738,100308,192959,-482,270537c484553,387504,399049,413510,309161,413426e" filled="f" strokecolor="black [3213]" strokeweight="1pt">
                  <v:stroke endarrow="block" joinstyle="miter"/>
                  <v:path arrowok="t" o:connecttype="custom" o:connectlocs="309592,0;543937,71631;543455,342168;309161,413426" o:connectangles="0,0,0,0"/>
                </v:shape>
                <v:oval id="Ellipse 205" o:spid="_x0000_s1173" style="position:absolute;left:3767;top:402;width:4350;height:3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" fillcolor="white [3212]" strokecolor="black [3213]" strokeweight="1pt">
                  <v:stroke joinstyle="miter"/>
                </v:oval>
                <v:shape id="Zone de texte 206" o:spid="_x0000_s1174" type="#_x0000_t202" style="position:absolute;left:3511;top:402;width:6525;height:33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" filled="f" stroked="f" strokeweight=".5pt">
                  <v:textbox>
                    <w:txbxContent>
                      <w:p w14:paraId="59957D40" w14:textId="20F3C344" w:rsidR="00D80CD7" w:rsidRDefault="00D80CD7">
                        <w:r w:rsidRPr="00D80CD7">
                          <w:rPr>
                            <w:b/>
                            <w:bCs/>
                          </w:rPr>
                          <w:sym w:font="Symbol" w:char="F0B4"/>
                        </w:r>
                        <w:r>
                          <w:t xml:space="preserve"> …..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tblInd w:w="847" w:type="dxa"/>
        <w:tblLook w:val="04A0" w:firstRow="1" w:lastRow="0" w:firstColumn="1" w:lastColumn="0" w:noHBand="0" w:noVBand="1"/>
      </w:tblPr>
      <w:tblGrid>
        <w:gridCol w:w="851"/>
        <w:gridCol w:w="851"/>
      </w:tblGrid>
      <w:tr w:rsidR="00310F22" w:rsidRPr="00D80CD7" w14:paraId="3CA206F3" w14:textId="77777777" w:rsidTr="008A0738">
        <w:trPr>
          <w:trHeight w:val="567"/>
        </w:trPr>
        <w:tc>
          <w:tcPr>
            <w:tcW w:w="851" w:type="dxa"/>
            <w:vAlign w:val="center"/>
          </w:tcPr>
          <w:p w14:paraId="1831E9E9" w14:textId="4FBA74C1" w:rsidR="00310F22" w:rsidRPr="00D80CD7" w:rsidRDefault="00D80CD7" w:rsidP="00310F22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80CD7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51" w:type="dxa"/>
            <w:vAlign w:val="center"/>
          </w:tcPr>
          <w:p w14:paraId="4DE7472A" w14:textId="61D3EA2E" w:rsidR="00310F22" w:rsidRPr="00D80CD7" w:rsidRDefault="00D80CD7" w:rsidP="00310F22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80CD7">
              <w:rPr>
                <w:rFonts w:asciiTheme="minorHAnsi" w:hAnsiTheme="minorHAnsi" w:cstheme="minorHAnsi"/>
              </w:rPr>
              <w:t>2</w:t>
            </w:r>
          </w:p>
        </w:tc>
      </w:tr>
      <w:tr w:rsidR="00310F22" w:rsidRPr="00D80CD7" w14:paraId="077101F0" w14:textId="77777777" w:rsidTr="008A0738">
        <w:trPr>
          <w:trHeight w:val="567"/>
        </w:trPr>
        <w:tc>
          <w:tcPr>
            <w:tcW w:w="851" w:type="dxa"/>
            <w:vAlign w:val="center"/>
          </w:tcPr>
          <w:p w14:paraId="2EF17950" w14:textId="0F1A21EF" w:rsidR="00310F22" w:rsidRPr="00D80CD7" w:rsidRDefault="00D80CD7" w:rsidP="00310F22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80CD7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51" w:type="dxa"/>
            <w:vAlign w:val="center"/>
          </w:tcPr>
          <w:p w14:paraId="00C7AE29" w14:textId="0F647EBB" w:rsidR="00310F22" w:rsidRPr="00D80CD7" w:rsidRDefault="00D80CD7" w:rsidP="00310F22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0CD7">
              <w:rPr>
                <w:rFonts w:asciiTheme="minorHAnsi" w:hAnsiTheme="minorHAnsi" w:cstheme="minorHAnsi"/>
                <w:b/>
                <w:bCs/>
              </w:rPr>
              <w:t>…..</w:t>
            </w:r>
          </w:p>
        </w:tc>
      </w:tr>
    </w:tbl>
    <w:p w14:paraId="171A9D69" w14:textId="0D188D28" w:rsidR="00310F22" w:rsidRDefault="00310F22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</w:p>
    <w:p w14:paraId="35DBE024" w14:textId="77777777" w:rsidR="008E0926" w:rsidRDefault="008E0926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</w:p>
    <w:p w14:paraId="3A0A8D66" w14:textId="56B4468F" w:rsidR="008A0738" w:rsidRPr="00D80CD7" w:rsidRDefault="008A0738" w:rsidP="008A0738">
      <w:pPr>
        <w:pStyle w:val="Standard"/>
        <w:spacing w:after="0" w:line="240" w:lineRule="auto"/>
        <w:rPr>
          <w:rFonts w:asciiTheme="minorHAnsi" w:hAnsiTheme="minorHAnsi" w:cstheme="minorHAnsi"/>
          <w:b/>
          <w:bCs/>
        </w:rPr>
      </w:pPr>
      <w:r w:rsidRPr="00D80CD7">
        <w:rPr>
          <w:rFonts w:asciiTheme="minorHAnsi" w:hAnsiTheme="minorHAnsi" w:cstheme="minorHAnsi"/>
          <w:b/>
          <w:bCs/>
          <w:u w:val="single"/>
        </w:rPr>
        <w:t xml:space="preserve">Exercice </w:t>
      </w:r>
      <w:r w:rsidR="00475F98">
        <w:rPr>
          <w:rFonts w:asciiTheme="minorHAnsi" w:hAnsiTheme="minorHAnsi" w:cstheme="minorHAnsi"/>
          <w:b/>
          <w:bCs/>
          <w:u w:val="single"/>
        </w:rPr>
        <w:t>4</w:t>
      </w:r>
      <w:r w:rsidRPr="00D80CD7">
        <w:rPr>
          <w:rFonts w:asciiTheme="minorHAnsi" w:hAnsiTheme="minorHAnsi" w:cstheme="minorHAnsi"/>
          <w:b/>
          <w:bCs/>
        </w:rPr>
        <w:t> :</w:t>
      </w:r>
    </w:p>
    <w:p w14:paraId="41DF5C0B" w14:textId="66EC2E0F" w:rsidR="008A0738" w:rsidRDefault="007A4D74" w:rsidP="008A0738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CD2F8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0" allowOverlap="1" wp14:anchorId="34C3EA82" wp14:editId="2D11D729">
                <wp:simplePos x="0" y="0"/>
                <wp:positionH relativeFrom="character">
                  <wp:posOffset>5041265</wp:posOffset>
                </wp:positionH>
                <wp:positionV relativeFrom="paragraph">
                  <wp:posOffset>109855</wp:posOffset>
                </wp:positionV>
                <wp:extent cx="38735" cy="38735"/>
                <wp:effectExtent l="0" t="0" r="18415" b="18415"/>
                <wp:wrapNone/>
                <wp:docPr id="1563837581" name="Ellips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38735"/>
                        </a:xfrm>
                        <a:prstGeom prst="ellipse">
                          <a:avLst/>
                        </a:prstGeom>
                        <a:solidFill>
                          <a:srgbClr val="EE0000"/>
                        </a:solidFill>
                        <a:ln w="9525">
                          <a:solidFill>
                            <a:srgbClr val="EE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66D325" id="Ellipse 293" o:spid="_x0000_s1026" style="position:absolute;margin-left:396.95pt;margin-top:8.65pt;width:3.05pt;height:3.05pt;z-index:25200435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" o:allowincell="f" fillcolor="#e00" strokecolor="#e00"/>
            </w:pict>
          </mc:Fallback>
        </mc:AlternateContent>
      </w:r>
    </w:p>
    <w:p w14:paraId="30DAF19B" w14:textId="77777777" w:rsidR="008A0738" w:rsidRDefault="008A0738" w:rsidP="008A0738">
      <w:pPr>
        <w:pStyle w:val="Standard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Construire le triangle A’B’C’ image du </w:t>
      </w:r>
    </w:p>
    <w:p w14:paraId="5A739874" w14:textId="122759C4" w:rsidR="008A0738" w:rsidRDefault="008A0738" w:rsidP="008A0738">
      <w:pPr>
        <w:pStyle w:val="Standard"/>
        <w:spacing w:after="0" w:line="240" w:lineRule="auto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triangle</w:t>
      </w:r>
      <w:proofErr w:type="gramEnd"/>
      <w:r>
        <w:rPr>
          <w:rFonts w:asciiTheme="minorHAnsi" w:hAnsiTheme="minorHAnsi" w:cstheme="minorHAnsi"/>
        </w:rPr>
        <w:t xml:space="preserve"> ABC par une translation de 5 </w:t>
      </w:r>
    </w:p>
    <w:p w14:paraId="1FAC8F7B" w14:textId="6F9BAA99" w:rsidR="008A0738" w:rsidRPr="001020E2" w:rsidRDefault="008A0738" w:rsidP="008A0738">
      <w:pPr>
        <w:pStyle w:val="Standard"/>
        <w:spacing w:after="0" w:line="240" w:lineRule="auto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unités</w:t>
      </w:r>
      <w:proofErr w:type="gramEnd"/>
      <w:r>
        <w:rPr>
          <w:rFonts w:asciiTheme="minorHAnsi" w:hAnsiTheme="minorHAnsi" w:cstheme="minorHAnsi"/>
        </w:rPr>
        <w:t xml:space="preserve"> selon l’axe horizontal.</w:t>
      </w:r>
    </w:p>
    <w:p w14:paraId="3A092665" w14:textId="708D42D0" w:rsidR="008A0738" w:rsidRDefault="007A4D74" w:rsidP="008A0738">
      <w:pPr>
        <w:pStyle w:val="Standard"/>
        <w:spacing w:after="0" w:line="240" w:lineRule="auto"/>
        <w:ind w:firstLine="284"/>
        <w:rPr>
          <w:rFonts w:ascii="Times New Roman" w:hAnsi="Times New Roman" w:cs="Times New Roman"/>
        </w:rPr>
      </w:pPr>
      <w:r w:rsidRPr="00CD2F8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0" allowOverlap="1" wp14:anchorId="6842EA9A" wp14:editId="7649167A">
                <wp:simplePos x="0" y="0"/>
                <wp:positionH relativeFrom="character">
                  <wp:posOffset>5946775</wp:posOffset>
                </wp:positionH>
                <wp:positionV relativeFrom="paragraph">
                  <wp:posOffset>161290</wp:posOffset>
                </wp:positionV>
                <wp:extent cx="38735" cy="38735"/>
                <wp:effectExtent l="0" t="0" r="18415" b="18415"/>
                <wp:wrapNone/>
                <wp:docPr id="431930156" name="Ellips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38735"/>
                        </a:xfrm>
                        <a:prstGeom prst="ellipse">
                          <a:avLst/>
                        </a:prstGeom>
                        <a:solidFill>
                          <a:srgbClr val="EE0000"/>
                        </a:solidFill>
                        <a:ln w="9525">
                          <a:solidFill>
                            <a:srgbClr val="EE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4BAD43" id="Ellipse 293" o:spid="_x0000_s1026" style="position:absolute;margin-left:468.25pt;margin-top:12.7pt;width:3.05pt;height:3.05pt;z-index:25200640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" o:allowincell="f" fillcolor="#e00" strokecolor="#e00"/>
            </w:pict>
          </mc:Fallback>
        </mc:AlternateContent>
      </w:r>
    </w:p>
    <w:p w14:paraId="0C12B9D3" w14:textId="73ADE092" w:rsidR="008A0738" w:rsidRDefault="008A0738" w:rsidP="008A0738">
      <w:pPr>
        <w:pStyle w:val="Standard"/>
        <w:spacing w:after="0" w:line="240" w:lineRule="auto"/>
        <w:ind w:firstLine="284"/>
        <w:rPr>
          <w:rFonts w:ascii="Times New Roman" w:hAnsi="Times New Roman" w:cs="Times New Roman"/>
        </w:rPr>
      </w:pPr>
    </w:p>
    <w:p w14:paraId="11CF34FF" w14:textId="3F1B8AF0" w:rsidR="008A0738" w:rsidRDefault="008A0738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</w:p>
    <w:p w14:paraId="7AAACFD1" w14:textId="77777777" w:rsidR="008A0738" w:rsidRPr="00D80CD7" w:rsidRDefault="008A0738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</w:p>
    <w:p w14:paraId="15D61123" w14:textId="2A976BDC" w:rsidR="00D80CD7" w:rsidRPr="00D80CD7" w:rsidRDefault="00D80CD7" w:rsidP="00D80CD7">
      <w:pPr>
        <w:pStyle w:val="Standard"/>
        <w:spacing w:after="0" w:line="240" w:lineRule="auto"/>
        <w:rPr>
          <w:rFonts w:asciiTheme="minorHAnsi" w:hAnsiTheme="minorHAnsi" w:cstheme="minorHAnsi"/>
          <w:b/>
          <w:bCs/>
        </w:rPr>
      </w:pPr>
      <w:r w:rsidRPr="00D80CD7">
        <w:rPr>
          <w:rFonts w:asciiTheme="minorHAnsi" w:hAnsiTheme="minorHAnsi" w:cstheme="minorHAnsi"/>
          <w:b/>
          <w:bCs/>
          <w:u w:val="single"/>
        </w:rPr>
        <w:t xml:space="preserve">Exercice </w:t>
      </w:r>
      <w:r w:rsidR="00475F98">
        <w:rPr>
          <w:rFonts w:asciiTheme="minorHAnsi" w:hAnsiTheme="minorHAnsi" w:cstheme="minorHAnsi"/>
          <w:b/>
          <w:bCs/>
          <w:u w:val="single"/>
        </w:rPr>
        <w:t>5</w:t>
      </w:r>
      <w:r w:rsidRPr="00D80CD7">
        <w:rPr>
          <w:rFonts w:asciiTheme="minorHAnsi" w:hAnsiTheme="minorHAnsi" w:cstheme="minorHAnsi"/>
          <w:b/>
          <w:bCs/>
        </w:rPr>
        <w:t> :</w:t>
      </w:r>
    </w:p>
    <w:p w14:paraId="033A99B1" w14:textId="27EF7FE9" w:rsidR="00C16283" w:rsidRDefault="008A0738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886592" behindDoc="0" locked="0" layoutInCell="1" allowOverlap="1" wp14:anchorId="53580688" wp14:editId="4CBE1C01">
                <wp:simplePos x="0" y="0"/>
                <wp:positionH relativeFrom="column">
                  <wp:posOffset>3619500</wp:posOffset>
                </wp:positionH>
                <wp:positionV relativeFrom="paragraph">
                  <wp:posOffset>133985</wp:posOffset>
                </wp:positionV>
                <wp:extent cx="1993900" cy="1235075"/>
                <wp:effectExtent l="38100" t="19050" r="0" b="3175"/>
                <wp:wrapNone/>
                <wp:docPr id="1259182502" name="Groupe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3900" cy="1235075"/>
                          <a:chOff x="0" y="0"/>
                          <a:chExt cx="1994290" cy="1235319"/>
                        </a:xfrm>
                      </wpg:grpSpPr>
                      <wps:wsp>
                        <wps:cNvPr id="268424700" name="Triangle isocèle 207"/>
                        <wps:cNvSpPr/>
                        <wps:spPr>
                          <a:xfrm>
                            <a:off x="0" y="0"/>
                            <a:ext cx="1703705" cy="92837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4570467" name="Rectangle 208"/>
                        <wps:cNvSpPr/>
                        <wps:spPr>
                          <a:xfrm>
                            <a:off x="1566497" y="783914"/>
                            <a:ext cx="140025" cy="1400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15011" name="Arc 209"/>
                        <wps:cNvSpPr/>
                        <wps:spPr>
                          <a:xfrm rot="1745073">
                            <a:off x="133838" y="754673"/>
                            <a:ext cx="217523" cy="254000"/>
                          </a:xfrm>
                          <a:prstGeom prst="arc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4618224" name="Zone de texte 210"/>
                        <wps:cNvSpPr txBox="1"/>
                        <wps:spPr>
                          <a:xfrm>
                            <a:off x="333130" y="672612"/>
                            <a:ext cx="28956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975326" w14:textId="1ECF571C" w:rsidR="008E0926" w:rsidRDefault="008E0926">
                              <w:r>
                                <w:sym w:font="Symbol" w:char="F061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0021055" name="Zone de texte 210"/>
                        <wps:cNvSpPr txBox="1"/>
                        <wps:spPr>
                          <a:xfrm>
                            <a:off x="735623" y="930519"/>
                            <a:ext cx="28956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4FB1AA" w14:textId="4732139B" w:rsidR="008E0926" w:rsidRDefault="006B7782">
                              <w: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218534" name="Zone de texte 210"/>
                        <wps:cNvSpPr txBox="1"/>
                        <wps:spPr>
                          <a:xfrm>
                            <a:off x="1704730" y="328735"/>
                            <a:ext cx="28956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A5FBF6" w14:textId="5B3BEC78" w:rsidR="008E0926" w:rsidRDefault="006B7782">
                              <w: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9327552" name="Zone de texte 210"/>
                        <wps:cNvSpPr txBox="1"/>
                        <wps:spPr>
                          <a:xfrm>
                            <a:off x="762977" y="188058"/>
                            <a:ext cx="28956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EC264D" w14:textId="7F095FBC" w:rsidR="008E0926" w:rsidRDefault="008E0926">
                              <w: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580688" id="Groupe 211" o:spid="_x0000_s1175" style="position:absolute;margin-left:285pt;margin-top:10.55pt;width:157pt;height:97.25pt;z-index:251886592" coordsize="19942,12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isocèle 207" o:spid="_x0000_s1176" type="#_x0000_t5" style="position:absolute;width:17037;height:9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" adj="21600" filled="f" strokecolor="black [3213]" strokeweight="1pt"/>
                <v:rect id="Rectangle 208" o:spid="_x0000_s1177" style="position:absolute;left:15664;top:7839;width:1401;height:1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" filled="f" strokecolor="black [3213]" strokeweight="1pt"/>
                <v:shape id="Arc 209" o:spid="_x0000_s1178" style="position:absolute;left:1338;top:7546;width:2175;height:2540;rotation:1906085fd;visibility:visible;mso-wrap-style:square;v-text-anchor:middle" coordsize="217523,25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" path="m108761,nsc168829,,217523,56860,217523,127000r-108761,c108762,84667,108761,42333,108761,xem108761,nfc168829,,217523,56860,217523,127000e" filled="f" strokecolor="black [3213]" strokeweight="1pt">
                  <v:stroke joinstyle="miter"/>
                  <v:path arrowok="t" o:connecttype="custom" o:connectlocs="108761,0;217523,127000" o:connectangles="0,0"/>
                </v:shape>
                <v:shape id="Zone de texte 210" o:spid="_x0000_s1179" type="#_x0000_t202" style="position:absolute;left:3331;top:6726;width:2895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" filled="f" stroked="f" strokeweight=".5pt">
                  <v:textbox>
                    <w:txbxContent>
                      <w:p w14:paraId="5B975326" w14:textId="1ECF571C" w:rsidR="008E0926" w:rsidRDefault="008E0926">
                        <w:r>
                          <w:sym w:font="Symbol" w:char="F061"/>
                        </w:r>
                      </w:p>
                    </w:txbxContent>
                  </v:textbox>
                </v:shape>
                <v:shape id="Zone de texte 210" o:spid="_x0000_s1180" type="#_x0000_t202" style="position:absolute;left:7356;top:9305;width:2895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" filled="f" stroked="f" strokeweight=".5pt">
                  <v:textbox>
                    <w:txbxContent>
                      <w:p w14:paraId="4C4FB1AA" w14:textId="4732139B" w:rsidR="008E0926" w:rsidRDefault="006B7782">
                        <w:r>
                          <w:t>4</w:t>
                        </w:r>
                      </w:p>
                    </w:txbxContent>
                  </v:textbox>
                </v:shape>
                <v:shape id="Zone de texte 210" o:spid="_x0000_s1181" type="#_x0000_t202" style="position:absolute;left:17047;top:3287;width:2895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" filled="f" stroked="f" strokeweight=".5pt">
                  <v:textbox>
                    <w:txbxContent>
                      <w:p w14:paraId="39A5FBF6" w14:textId="5B3BEC78" w:rsidR="008E0926" w:rsidRDefault="006B7782">
                        <w:r>
                          <w:t>3</w:t>
                        </w:r>
                      </w:p>
                    </w:txbxContent>
                  </v:textbox>
                </v:shape>
                <v:shape id="Zone de texte 210" o:spid="_x0000_s1182" type="#_x0000_t202" style="position:absolute;left:7629;top:1880;width:2896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" filled="f" stroked="f" strokeweight=".5pt">
                  <v:textbox>
                    <w:txbxContent>
                      <w:p w14:paraId="5BEC264D" w14:textId="7F095FBC" w:rsidR="008E0926" w:rsidRDefault="008E0926">
                        <w: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9B0EBC2" w14:textId="0F455491" w:rsidR="008E0926" w:rsidRPr="00D80CD7" w:rsidRDefault="007A4D74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061D1AD7" wp14:editId="312AF1FE">
                <wp:simplePos x="0" y="0"/>
                <wp:positionH relativeFrom="column">
                  <wp:posOffset>25400</wp:posOffset>
                </wp:positionH>
                <wp:positionV relativeFrom="paragraph">
                  <wp:posOffset>172720</wp:posOffset>
                </wp:positionV>
                <wp:extent cx="1563639" cy="800100"/>
                <wp:effectExtent l="0" t="0" r="0" b="0"/>
                <wp:wrapNone/>
                <wp:docPr id="1422380049" name="Zone de texte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3639" cy="800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47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F1BC3F" w14:textId="366F044D" w:rsidR="007A4D74" w:rsidRPr="007A4D74" w:rsidRDefault="007A4D74">
                            <w:pPr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</w:pPr>
                            <w:proofErr w:type="gramStart"/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t>sin(</w:t>
                            </w:r>
                            <w:proofErr w:type="gramEnd"/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sym w:font="Symbol" w:char="F061"/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t xml:space="preserve">) </w:t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t xml:space="preserve">= </w:t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fldChar w:fldCharType="begin"/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instrText xml:space="preserve"> EQ \s\do2(\f(</w:instrText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instrText>opposé;hypoténuse</w:instrText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instrText>))</w:instrText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fldChar w:fldCharType="separate"/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fldChar w:fldCharType="end"/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t xml:space="preserve"> = </w:t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fldChar w:fldCharType="begin"/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instrText xml:space="preserve"> EQ \s\do2(\f(</w:instrText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instrText>3;5</w:instrText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instrText>))</w:instrText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fldChar w:fldCharType="separate"/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fldChar w:fldCharType="end"/>
                            </w:r>
                          </w:p>
                          <w:p w14:paraId="15C75C6D" w14:textId="78C68BF8" w:rsidR="007A4D74" w:rsidRPr="007A4D74" w:rsidRDefault="007A4D74">
                            <w:pPr>
                              <w:rPr>
                                <w:color w:val="EE0000"/>
                              </w:rPr>
                            </w:pP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sym w:font="Symbol" w:char="F061"/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t xml:space="preserve"> </w:t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t>=</w:t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t>arcsin</w:t>
                            </w:r>
                            <w:proofErr w:type="spellEnd"/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t>(</w:t>
                            </w:r>
                            <w:proofErr w:type="gramEnd"/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fldChar w:fldCharType="begin"/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instrText xml:space="preserve"> EQ \s\do2(\f(3;5))</w:instrText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fldChar w:fldCharType="separate"/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fldChar w:fldCharType="end"/>
                            </w:r>
                            <w:r w:rsidRPr="007A4D74"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  <w:t>) = 36,9°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D1AD7" id="Zone de texte 294" o:spid="_x0000_s1183" type="#_x0000_t202" style="position:absolute;margin-left:2pt;margin-top:13.6pt;width:123.1pt;height:63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" fillcolor="white [3212]" stroked="f" strokeweight=".5pt">
                <v:fill opacity="30840f"/>
                <v:textbox>
                  <w:txbxContent>
                    <w:p w14:paraId="5FF1BC3F" w14:textId="366F044D" w:rsidR="007A4D74" w:rsidRPr="007A4D74" w:rsidRDefault="007A4D74">
                      <w:pPr>
                        <w:rPr>
                          <w:rFonts w:asciiTheme="minorHAnsi" w:hAnsiTheme="minorHAnsi" w:cstheme="minorHAnsi"/>
                          <w:color w:val="EE0000"/>
                        </w:rPr>
                      </w:pPr>
                      <w:proofErr w:type="gramStart"/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t>sin(</w:t>
                      </w:r>
                      <w:proofErr w:type="gramEnd"/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sym w:font="Symbol" w:char="F061"/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t xml:space="preserve">) </w:t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t xml:space="preserve">= </w:t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fldChar w:fldCharType="begin"/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instrText xml:space="preserve"> EQ \s\do2(\f(</w:instrText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instrText>opposé;hypoténuse</w:instrText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instrText>))</w:instrText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fldChar w:fldCharType="separate"/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fldChar w:fldCharType="end"/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t xml:space="preserve"> = </w:t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fldChar w:fldCharType="begin"/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instrText xml:space="preserve"> EQ \s\do2(\f(</w:instrText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instrText>3;5</w:instrText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instrText>))</w:instrText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fldChar w:fldCharType="separate"/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fldChar w:fldCharType="end"/>
                      </w:r>
                    </w:p>
                    <w:p w14:paraId="15C75C6D" w14:textId="78C68BF8" w:rsidR="007A4D74" w:rsidRPr="007A4D74" w:rsidRDefault="007A4D74">
                      <w:pPr>
                        <w:rPr>
                          <w:color w:val="EE0000"/>
                        </w:rPr>
                      </w:pP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sym w:font="Symbol" w:char="F061"/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t xml:space="preserve"> </w:t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t>=</w:t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t xml:space="preserve"> </w:t>
                      </w:r>
                      <w:proofErr w:type="spellStart"/>
                      <w:proofErr w:type="gramStart"/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t>arcsin</w:t>
                      </w:r>
                      <w:proofErr w:type="spellEnd"/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t>(</w:t>
                      </w:r>
                      <w:proofErr w:type="gramEnd"/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fldChar w:fldCharType="begin"/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instrText xml:space="preserve"> EQ \s\do2(\f(3;5))</w:instrText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fldChar w:fldCharType="separate"/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fldChar w:fldCharType="end"/>
                      </w:r>
                      <w:r w:rsidRPr="007A4D74">
                        <w:rPr>
                          <w:rFonts w:asciiTheme="minorHAnsi" w:hAnsiTheme="minorHAnsi" w:cstheme="minorHAnsi"/>
                          <w:color w:val="EE0000"/>
                        </w:rPr>
                        <w:t>) = 36,9°</w:t>
                      </w:r>
                    </w:p>
                  </w:txbxContent>
                </v:textbox>
              </v:shape>
            </w:pict>
          </mc:Fallback>
        </mc:AlternateContent>
      </w:r>
      <w:r w:rsidR="008E0926">
        <w:rPr>
          <w:rFonts w:asciiTheme="minorHAnsi" w:hAnsiTheme="minorHAnsi" w:cstheme="minorHAnsi"/>
        </w:rPr>
        <w:t xml:space="preserve">Calculer </w:t>
      </w:r>
      <w:proofErr w:type="gramStart"/>
      <w:r w:rsidR="008E0926">
        <w:rPr>
          <w:rFonts w:asciiTheme="minorHAnsi" w:hAnsiTheme="minorHAnsi" w:cstheme="minorHAnsi"/>
        </w:rPr>
        <w:t>sin(</w:t>
      </w:r>
      <w:proofErr w:type="gramEnd"/>
      <w:r w:rsidR="008E0926">
        <w:rPr>
          <w:rFonts w:asciiTheme="minorHAnsi" w:hAnsiTheme="minorHAnsi" w:cstheme="minorHAnsi"/>
        </w:rPr>
        <w:sym w:font="Symbol" w:char="F061"/>
      </w:r>
      <w:r w:rsidR="008E0926">
        <w:rPr>
          <w:rFonts w:asciiTheme="minorHAnsi" w:hAnsiTheme="minorHAnsi" w:cstheme="minorHAnsi"/>
        </w:rPr>
        <w:t xml:space="preserve">) puis en déduire </w:t>
      </w:r>
      <w:r w:rsidR="008E0926">
        <w:rPr>
          <w:rFonts w:asciiTheme="minorHAnsi" w:hAnsiTheme="minorHAnsi" w:cstheme="minorHAnsi"/>
        </w:rPr>
        <w:sym w:font="Symbol" w:char="F061"/>
      </w:r>
      <w:r w:rsidR="008E0926">
        <w:rPr>
          <w:rFonts w:asciiTheme="minorHAnsi" w:hAnsiTheme="minorHAnsi" w:cstheme="minorHAnsi"/>
        </w:rPr>
        <w:t> </w:t>
      </w:r>
      <w:r w:rsidR="006B7782">
        <w:rPr>
          <w:rFonts w:asciiTheme="minorHAnsi" w:hAnsiTheme="minorHAnsi" w:cstheme="minorHAnsi"/>
        </w:rPr>
        <w:t xml:space="preserve">(arrondir à 0,1 degré près) </w:t>
      </w:r>
      <w:r w:rsidR="008E0926">
        <w:rPr>
          <w:rFonts w:asciiTheme="minorHAnsi" w:hAnsiTheme="minorHAnsi" w:cstheme="minorHAnsi"/>
        </w:rPr>
        <w:t>:</w:t>
      </w:r>
    </w:p>
    <w:p w14:paraId="3E6A135F" w14:textId="2D4370A6" w:rsidR="00C16283" w:rsidRDefault="00C16283" w:rsidP="0048051F">
      <w:pPr>
        <w:pStyle w:val="Standard"/>
        <w:spacing w:after="0" w:line="240" w:lineRule="auto"/>
        <w:rPr>
          <w:rFonts w:ascii="Times New Roman" w:hAnsi="Times New Roman" w:cs="Times New Roman"/>
        </w:rPr>
      </w:pPr>
    </w:p>
    <w:p w14:paraId="7826301F" w14:textId="62159919" w:rsidR="00C16283" w:rsidRDefault="008E0926" w:rsidP="0048051F">
      <w:pPr>
        <w:pStyle w:val="Standard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……………………………………………….</w:t>
      </w:r>
    </w:p>
    <w:p w14:paraId="05076D83" w14:textId="1EC8EC49" w:rsidR="008E0926" w:rsidRDefault="008E0926" w:rsidP="0048051F">
      <w:pPr>
        <w:pStyle w:val="Standard"/>
        <w:spacing w:after="0" w:line="240" w:lineRule="auto"/>
        <w:rPr>
          <w:rFonts w:ascii="Times New Roman" w:hAnsi="Times New Roman" w:cs="Times New Roman"/>
        </w:rPr>
      </w:pPr>
    </w:p>
    <w:p w14:paraId="5862DCFE" w14:textId="02025D4E" w:rsidR="00B74F76" w:rsidRDefault="008E0926" w:rsidP="008A0738">
      <w:pPr>
        <w:pStyle w:val="Standard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……………………………………………….</w:t>
      </w:r>
    </w:p>
    <w:p w14:paraId="644E40EA" w14:textId="77777777" w:rsidR="008A0738" w:rsidRPr="008A0738" w:rsidRDefault="008A0738" w:rsidP="008A0738">
      <w:pPr>
        <w:pStyle w:val="Standard"/>
        <w:spacing w:after="0" w:line="240" w:lineRule="auto"/>
        <w:rPr>
          <w:rFonts w:ascii="Times New Roman" w:hAnsi="Times New Roman" w:cs="Times New Roman"/>
        </w:rPr>
      </w:pPr>
    </w:p>
    <w:p w14:paraId="63C4E399" w14:textId="4165E15B" w:rsidR="00B74F76" w:rsidRDefault="00B74F76">
      <w:pPr>
        <w:pStyle w:val="Standard"/>
        <w:spacing w:after="0" w:line="240" w:lineRule="auto"/>
        <w:ind w:left="993"/>
      </w:pPr>
    </w:p>
    <w:p w14:paraId="135C50EE" w14:textId="1AF42C3A" w:rsidR="00B74F76" w:rsidRDefault="008A0738">
      <w:pPr>
        <w:pStyle w:val="Standard"/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188739580" behindDoc="0" locked="0" layoutInCell="1" allowOverlap="1" wp14:anchorId="4DD7CF61" wp14:editId="46E1E7F4">
                <wp:simplePos x="0" y="0"/>
                <wp:positionH relativeFrom="margin">
                  <wp:posOffset>-141051</wp:posOffset>
                </wp:positionH>
                <wp:positionV relativeFrom="paragraph">
                  <wp:posOffset>113597</wp:posOffset>
                </wp:positionV>
                <wp:extent cx="6914515" cy="1292415"/>
                <wp:effectExtent l="0" t="0" r="19685" b="22225"/>
                <wp:wrapNone/>
                <wp:docPr id="523819566" name="Rectangle : coins arrondis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4515" cy="1292415"/>
                        </a:xfrm>
                        <a:custGeom>
                          <a:avLst>
                            <a:gd name="f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10800"/>
                            <a:gd name="f11" fmla="val -2147483647"/>
                            <a:gd name="f12" fmla="val 2147483647"/>
                            <a:gd name="f13" fmla="abs f4"/>
                            <a:gd name="f14" fmla="abs f5"/>
                            <a:gd name="f15" fmla="abs f6"/>
                            <a:gd name="f16" fmla="*/ f8 1 180"/>
                            <a:gd name="f17" fmla="pin 0 f0 10800"/>
                            <a:gd name="f18" fmla="+- 0 0 f2"/>
                            <a:gd name="f19" fmla="?: f13 f4 1"/>
                            <a:gd name="f20" fmla="?: f14 f5 1"/>
                            <a:gd name="f21" fmla="?: f15 f6 1"/>
                            <a:gd name="f22" fmla="*/ f9 f16 1"/>
                            <a:gd name="f23" fmla="+- f7 f17 0"/>
                            <a:gd name="f24" fmla="*/ f19 1 21600"/>
                            <a:gd name="f25" fmla="*/ f20 1 21600"/>
                            <a:gd name="f26" fmla="*/ 21600 f19 1"/>
                            <a:gd name="f27" fmla="*/ 21600 f20 1"/>
                            <a:gd name="f28" fmla="+- 0 0 f22"/>
                            <a:gd name="f29" fmla="min f25 f24"/>
                            <a:gd name="f30" fmla="*/ f26 1 f21"/>
                            <a:gd name="f31" fmla="*/ f27 1 f21"/>
                            <a:gd name="f32" fmla="*/ f28 f1 1"/>
                            <a:gd name="f33" fmla="*/ f32 1 f8"/>
                            <a:gd name="f34" fmla="+- f31 0 f17"/>
                            <a:gd name="f35" fmla="+- f30 0 f17"/>
                            <a:gd name="f36" fmla="*/ f17 f29 1"/>
                            <a:gd name="f37" fmla="*/ f7 f29 1"/>
                            <a:gd name="f38" fmla="*/ f23 f29 1"/>
                            <a:gd name="f39" fmla="*/ f31 f29 1"/>
                            <a:gd name="f40" fmla="*/ f30 f29 1"/>
                            <a:gd name="f41" fmla="+- f33 0 f2"/>
                            <a:gd name="f42" fmla="+- f37 0 f38"/>
                            <a:gd name="f43" fmla="+- f38 0 f37"/>
                            <a:gd name="f44" fmla="*/ f34 f29 1"/>
                            <a:gd name="f45" fmla="*/ f35 f29 1"/>
                            <a:gd name="f46" fmla="cos 1 f41"/>
                            <a:gd name="f47" fmla="abs f42"/>
                            <a:gd name="f48" fmla="abs f43"/>
                            <a:gd name="f49" fmla="?: f42 f18 f2"/>
                            <a:gd name="f50" fmla="?: f42 f2 f18"/>
                            <a:gd name="f51" fmla="?: f42 f3 f2"/>
                            <a:gd name="f52" fmla="?: f42 f2 f3"/>
                            <a:gd name="f53" fmla="+- f39 0 f44"/>
                            <a:gd name="f54" fmla="?: f43 f18 f2"/>
                            <a:gd name="f55" fmla="?: f43 f2 f18"/>
                            <a:gd name="f56" fmla="+- f40 0 f45"/>
                            <a:gd name="f57" fmla="+- f44 0 f39"/>
                            <a:gd name="f58" fmla="+- f45 0 f40"/>
                            <a:gd name="f59" fmla="?: f42 0 f1"/>
                            <a:gd name="f60" fmla="?: f42 f1 0"/>
                            <a:gd name="f61" fmla="+- 0 0 f46"/>
                            <a:gd name="f62" fmla="?: f42 f52 f51"/>
                            <a:gd name="f63" fmla="?: f42 f51 f52"/>
                            <a:gd name="f64" fmla="?: f43 f50 f49"/>
                            <a:gd name="f65" fmla="abs f53"/>
                            <a:gd name="f66" fmla="?: f53 0 f1"/>
                            <a:gd name="f67" fmla="?: f53 f1 0"/>
                            <a:gd name="f68" fmla="?: f53 f54 f55"/>
                            <a:gd name="f69" fmla="abs f56"/>
                            <a:gd name="f70" fmla="abs f57"/>
                            <a:gd name="f71" fmla="?: f56 f18 f2"/>
                            <a:gd name="f72" fmla="?: f56 f2 f18"/>
                            <a:gd name="f73" fmla="?: f56 f3 f2"/>
                            <a:gd name="f74" fmla="?: f56 f2 f3"/>
                            <a:gd name="f75" fmla="abs f58"/>
                            <a:gd name="f76" fmla="?: f58 f18 f2"/>
                            <a:gd name="f77" fmla="?: f58 f2 f18"/>
                            <a:gd name="f78" fmla="?: f58 f60 f59"/>
                            <a:gd name="f79" fmla="?: f58 f59 f60"/>
                            <a:gd name="f80" fmla="*/ f17 f61 1"/>
                            <a:gd name="f81" fmla="?: f43 f63 f62"/>
                            <a:gd name="f82" fmla="?: f43 f67 f66"/>
                            <a:gd name="f83" fmla="?: f43 f66 f67"/>
                            <a:gd name="f84" fmla="?: f56 f74 f73"/>
                            <a:gd name="f85" fmla="?: f56 f73 f74"/>
                            <a:gd name="f86" fmla="?: f57 f72 f71"/>
                            <a:gd name="f87" fmla="?: f42 f78 f79"/>
                            <a:gd name="f88" fmla="?: f42 f76 f77"/>
                            <a:gd name="f89" fmla="*/ f80 3163 1"/>
                            <a:gd name="f90" fmla="?: f53 f82 f83"/>
                            <a:gd name="f91" fmla="?: f57 f85 f84"/>
                            <a:gd name="f92" fmla="*/ f89 1 7636"/>
                            <a:gd name="f93" fmla="+- f7 f92 0"/>
                            <a:gd name="f94" fmla="+- f30 0 f92"/>
                            <a:gd name="f95" fmla="+- f31 0 f92"/>
                            <a:gd name="f96" fmla="*/ f93 f29 1"/>
                            <a:gd name="f97" fmla="*/ f94 f29 1"/>
                            <a:gd name="f98" fmla="*/ f95 f29 1"/>
                          </a:gdLst>
                          <a:ahLst>
                            <a:ahXY gdRefX="f0" minX="f7" maxX="f10">
                              <a:pos x="f36" y="f37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96" t="f96" r="f97" b="f98"/>
                          <a:pathLst>
                            <a:path>
                              <a:moveTo>
                                <a:pt x="f38" y="f37"/>
                              </a:moveTo>
                              <a:arcTo wR="f47" hR="f48" stAng="f81" swAng="f64"/>
                              <a:lnTo>
                                <a:pt x="f37" y="f44"/>
                              </a:lnTo>
                              <a:arcTo wR="f48" hR="f65" stAng="f90" swAng="f68"/>
                              <a:lnTo>
                                <a:pt x="f45" y="f39"/>
                              </a:lnTo>
                              <a:arcTo wR="f69" hR="f70" stAng="f91" swAng="f86"/>
                              <a:lnTo>
                                <a:pt x="f40" y="f38"/>
                              </a:lnTo>
                              <a:arcTo wR="f75" hR="f47" stAng="f87" swAng="f88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2" cap="flat">
                          <a:solidFill>
                            <a:srgbClr val="F79646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4A5222F" w14:textId="2DA17136" w:rsidR="00B74F76" w:rsidRDefault="006B7782" w:rsidP="008A0738">
                            <w:pPr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  <w:t>Bilan de mon test après autocorrection</w:t>
                            </w:r>
                          </w:p>
                          <w:p w14:paraId="1A285351" w14:textId="77777777" w:rsidR="008A0738" w:rsidRDefault="008A0738" w:rsidP="008A0738">
                            <w:pPr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E1D4881" w14:textId="2D6002F3" w:rsidR="00B74F76" w:rsidRPr="008A0738" w:rsidRDefault="006B7782">
                            <w:pPr>
                              <w:tabs>
                                <w:tab w:val="left" w:pos="1134"/>
                                <w:tab w:val="left" w:pos="3402"/>
                                <w:tab w:val="left" w:pos="5812"/>
                                <w:tab w:val="left" w:pos="8364"/>
                              </w:tabs>
                              <w:jc w:val="both"/>
                              <w:rPr>
                                <w:rFonts w:eastAsia="Arial Unicode MS"/>
                                <w:b/>
                                <w:bCs/>
                              </w:rPr>
                            </w:pPr>
                            <w:r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 xml:space="preserve">Exercice 1 :     </w:t>
                            </w:r>
                            <w:r w:rsidR="008A0738"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 xml:space="preserve">                </w:t>
                            </w:r>
                            <w:r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 xml:space="preserve">Exercice 2 : </w:t>
                            </w:r>
                            <w:r w:rsidR="008A0738"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 xml:space="preserve">                     </w:t>
                            </w:r>
                            <w:r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>Exercice 3 :</w:t>
                            </w:r>
                            <w:r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ab/>
                            </w:r>
                            <w:r w:rsidR="008A0738"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 xml:space="preserve">     </w:t>
                            </w:r>
                            <w:r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>Exercice 4</w:t>
                            </w:r>
                            <w:r w:rsidR="008A0738"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 xml:space="preserve"> :                        Exercice 5 : </w:t>
                            </w:r>
                          </w:p>
                          <w:p w14:paraId="24735821" w14:textId="575DEF48" w:rsidR="00B74F76" w:rsidRDefault="008A0738" w:rsidP="008A0738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65D44564" wp14:editId="3F5DB050">
                                  <wp:extent cx="932400" cy="342000"/>
                                  <wp:effectExtent l="0" t="0" r="1270" b="1270"/>
                                  <wp:docPr id="1254860725" name="Image 18" descr="L&amp;#39;évaluation en question – Lala aime sa class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2400" cy="34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B7782">
                              <w:t xml:space="preserve">  </w:t>
                            </w:r>
                            <w:r>
                              <w:t xml:space="preserve">         </w:t>
                            </w:r>
                            <w:r w:rsidR="006B7782">
                              <w:t xml:space="preserve"> </w:t>
                            </w: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0597F1D0" wp14:editId="31245B8E">
                                  <wp:extent cx="932400" cy="342000"/>
                                  <wp:effectExtent l="0" t="0" r="1270" b="1270"/>
                                  <wp:docPr id="329672206" name="Image 18" descr="L&amp;#39;évaluation en question – Lala aime sa class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2400" cy="34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B7782">
                              <w:t xml:space="preserve">       </w:t>
                            </w:r>
                            <w:r>
                              <w:t xml:space="preserve">    </w:t>
                            </w:r>
                            <w:r w:rsidR="006B7782">
                              <w:t xml:space="preserve"> </w:t>
                            </w: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2350F581" wp14:editId="73E715C6">
                                  <wp:extent cx="932400" cy="342000"/>
                                  <wp:effectExtent l="0" t="0" r="1270" b="1270"/>
                                  <wp:docPr id="1037096001" name="Image 18" descr="L&amp;#39;évaluation en question – Lala aime sa class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2400" cy="34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B7782">
                              <w:t xml:space="preserve">      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044C2B37" wp14:editId="79228FEE">
                                  <wp:extent cx="932400" cy="342000"/>
                                  <wp:effectExtent l="0" t="0" r="1270" b="1270"/>
                                  <wp:docPr id="1109722154" name="Image 18" descr="L&amp;#39;évaluation en question – Lala aime sa class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2400" cy="34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B7782">
                              <w:t xml:space="preserve">       </w:t>
                            </w:r>
                            <w:r>
                              <w:t xml:space="preserve"> </w:t>
                            </w:r>
                            <w:r w:rsidR="006B7782">
                              <w:t xml:space="preserve">   </w:t>
                            </w:r>
                            <w:r>
                              <w:t xml:space="preserve">  </w:t>
                            </w:r>
                            <w:r w:rsidR="006B7782">
                              <w:t xml:space="preserve">  </w:t>
                            </w: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004F6E1E" wp14:editId="024036EA">
                                  <wp:extent cx="932400" cy="342000"/>
                                  <wp:effectExtent l="0" t="0" r="1270" b="1270"/>
                                  <wp:docPr id="919105459" name="Image 18" descr="L&amp;#39;évaluation en question – Lala aime sa class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2400" cy="34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B7782">
                              <w:t xml:space="preserve">          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7CF61" id="Rectangle : coins arrondis 44" o:spid="_x0000_s1184" style="position:absolute;left:0;text-align:left;margin-left:-11.1pt;margin-top:8.95pt;width:544.45pt;height:101.75pt;z-index:1887395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coordsize="6914515,12924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" adj="-11796480,,5400" path="m215403,at,,430806,430806,215403,,,215403l,1077013at,861610,430806,1292416,,1077013,215403,1292416l6699113,1292415at6483710,861609,6914516,1292415,6699113,1292415,6914516,1077012l6914515,215403at6483709,,6914515,430806,6914515,215403,6699112,l215403,xe" strokecolor="#f79646" strokeweight=".70561mm">
                <v:stroke joinstyle="miter"/>
                <v:formulas/>
                <v:path arrowok="t" o:connecttype="custom" o:connectlocs="3457258,0;6914515,646208;3457258,1292415;0,646208" o:connectangles="270,0,90,180" textboxrect="63091,63091,6851424,1229324"/>
                <v:textbox>
                  <w:txbxContent>
                    <w:p w14:paraId="54A5222F" w14:textId="2DA17136" w:rsidR="00B74F76" w:rsidRDefault="006B7782" w:rsidP="008A0738">
                      <w:pPr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>Bilan de mon test après autocorrection</w:t>
                      </w:r>
                    </w:p>
                    <w:p w14:paraId="1A285351" w14:textId="77777777" w:rsidR="008A0738" w:rsidRDefault="008A0738" w:rsidP="008A0738">
                      <w:pPr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5E1D4881" w14:textId="2D6002F3" w:rsidR="00B74F76" w:rsidRPr="008A0738" w:rsidRDefault="006B7782">
                      <w:pPr>
                        <w:tabs>
                          <w:tab w:val="left" w:pos="1134"/>
                          <w:tab w:val="left" w:pos="3402"/>
                          <w:tab w:val="left" w:pos="5812"/>
                          <w:tab w:val="left" w:pos="8364"/>
                        </w:tabs>
                        <w:jc w:val="both"/>
                        <w:rPr>
                          <w:rFonts w:eastAsia="Arial Unicode MS"/>
                          <w:b/>
                          <w:bCs/>
                        </w:rPr>
                      </w:pPr>
                      <w:r w:rsidRPr="008A0738">
                        <w:rPr>
                          <w:rFonts w:eastAsia="Arial Unicode MS"/>
                          <w:b/>
                          <w:bCs/>
                        </w:rPr>
                        <w:t xml:space="preserve">Exercice 1 :     </w:t>
                      </w:r>
                      <w:r w:rsidR="008A0738" w:rsidRPr="008A0738">
                        <w:rPr>
                          <w:rFonts w:eastAsia="Arial Unicode MS"/>
                          <w:b/>
                          <w:bCs/>
                        </w:rPr>
                        <w:t xml:space="preserve">                </w:t>
                      </w:r>
                      <w:r w:rsidRPr="008A0738">
                        <w:rPr>
                          <w:rFonts w:eastAsia="Arial Unicode MS"/>
                          <w:b/>
                          <w:bCs/>
                        </w:rPr>
                        <w:t xml:space="preserve">Exercice 2 : </w:t>
                      </w:r>
                      <w:r w:rsidR="008A0738" w:rsidRPr="008A0738">
                        <w:rPr>
                          <w:rFonts w:eastAsia="Arial Unicode MS"/>
                          <w:b/>
                          <w:bCs/>
                        </w:rPr>
                        <w:t xml:space="preserve">                     </w:t>
                      </w:r>
                      <w:r w:rsidRPr="008A0738">
                        <w:rPr>
                          <w:rFonts w:eastAsia="Arial Unicode MS"/>
                          <w:b/>
                          <w:bCs/>
                        </w:rPr>
                        <w:t>Exercice 3 :</w:t>
                      </w:r>
                      <w:r w:rsidRPr="008A0738">
                        <w:rPr>
                          <w:rFonts w:eastAsia="Arial Unicode MS"/>
                          <w:b/>
                          <w:bCs/>
                        </w:rPr>
                        <w:tab/>
                      </w:r>
                      <w:r w:rsidR="008A0738" w:rsidRPr="008A0738">
                        <w:rPr>
                          <w:rFonts w:eastAsia="Arial Unicode MS"/>
                          <w:b/>
                          <w:bCs/>
                        </w:rPr>
                        <w:t xml:space="preserve">     </w:t>
                      </w:r>
                      <w:r w:rsidRPr="008A0738">
                        <w:rPr>
                          <w:rFonts w:eastAsia="Arial Unicode MS"/>
                          <w:b/>
                          <w:bCs/>
                        </w:rPr>
                        <w:t>Exercice 4</w:t>
                      </w:r>
                      <w:r w:rsidR="008A0738" w:rsidRPr="008A0738">
                        <w:rPr>
                          <w:rFonts w:eastAsia="Arial Unicode MS"/>
                          <w:b/>
                          <w:bCs/>
                        </w:rPr>
                        <w:t xml:space="preserve"> :                        Exercice 5 : </w:t>
                      </w:r>
                    </w:p>
                    <w:p w14:paraId="24735821" w14:textId="575DEF48" w:rsidR="00B74F76" w:rsidRDefault="008A0738" w:rsidP="008A0738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65D44564" wp14:editId="3F5DB050">
                            <wp:extent cx="932400" cy="342000"/>
                            <wp:effectExtent l="0" t="0" r="1270" b="1270"/>
                            <wp:docPr id="1254860725" name="Image 18" descr="L&amp;#39;évaluation en question – Lala aime sa class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2400" cy="34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B7782">
                        <w:t xml:space="preserve">  </w:t>
                      </w:r>
                      <w:r>
                        <w:t xml:space="preserve">         </w:t>
                      </w:r>
                      <w:r w:rsidR="006B7782">
                        <w:t xml:space="preserve"> </w:t>
                      </w: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597F1D0" wp14:editId="31245B8E">
                            <wp:extent cx="932400" cy="342000"/>
                            <wp:effectExtent l="0" t="0" r="1270" b="1270"/>
                            <wp:docPr id="329672206" name="Image 18" descr="L&amp;#39;évaluation en question – Lala aime sa class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2400" cy="34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B7782">
                        <w:t xml:space="preserve">       </w:t>
                      </w:r>
                      <w:r>
                        <w:t xml:space="preserve">    </w:t>
                      </w:r>
                      <w:r w:rsidR="006B7782">
                        <w:t xml:space="preserve"> </w:t>
                      </w: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2350F581" wp14:editId="73E715C6">
                            <wp:extent cx="932400" cy="342000"/>
                            <wp:effectExtent l="0" t="0" r="1270" b="1270"/>
                            <wp:docPr id="1037096001" name="Image 18" descr="L&amp;#39;évaluation en question – Lala aime sa class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2400" cy="34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B7782">
                        <w:t xml:space="preserve">      </w:t>
                      </w:r>
                      <w:r>
                        <w:t xml:space="preserve">     </w:t>
                      </w: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44C2B37" wp14:editId="79228FEE">
                            <wp:extent cx="932400" cy="342000"/>
                            <wp:effectExtent l="0" t="0" r="1270" b="1270"/>
                            <wp:docPr id="1109722154" name="Image 18" descr="L&amp;#39;évaluation en question – Lala aime sa class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2400" cy="34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B7782">
                        <w:t xml:space="preserve">       </w:t>
                      </w:r>
                      <w:r>
                        <w:t xml:space="preserve"> </w:t>
                      </w:r>
                      <w:r w:rsidR="006B7782">
                        <w:t xml:space="preserve">   </w:t>
                      </w:r>
                      <w:r>
                        <w:t xml:space="preserve">  </w:t>
                      </w:r>
                      <w:r w:rsidR="006B7782">
                        <w:t xml:space="preserve">  </w:t>
                      </w: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04F6E1E" wp14:editId="024036EA">
                            <wp:extent cx="932400" cy="342000"/>
                            <wp:effectExtent l="0" t="0" r="1270" b="1270"/>
                            <wp:docPr id="919105459" name="Image 18" descr="L&amp;#39;évaluation en question – Lala aime sa class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2400" cy="34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B7782">
                        <w:t xml:space="preserve">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9986F6" w14:textId="307F33D4" w:rsidR="00B74F76" w:rsidRDefault="00B74F76">
      <w:pPr>
        <w:pStyle w:val="Standard"/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37DB76AA" w14:textId="77777777" w:rsidR="00B74F76" w:rsidRDefault="00B74F76">
      <w:pPr>
        <w:pStyle w:val="Standard"/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796435CA" w14:textId="77777777" w:rsidR="00B74F76" w:rsidRDefault="00B74F76">
      <w:pPr>
        <w:pStyle w:val="Standard"/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14708504" w14:textId="77777777" w:rsidR="00B74F76" w:rsidRDefault="00B74F76">
      <w:pPr>
        <w:pStyle w:val="Standard"/>
      </w:pPr>
    </w:p>
    <w:sectPr w:rsidR="00B74F76"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D7DD6" w14:textId="77777777" w:rsidR="006B7782" w:rsidRDefault="006B7782">
      <w:r>
        <w:separator/>
      </w:r>
    </w:p>
  </w:endnote>
  <w:endnote w:type="continuationSeparator" w:id="0">
    <w:p w14:paraId="0AD16532" w14:textId="77777777" w:rsidR="006B7782" w:rsidRDefault="006B7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820CC" w14:textId="77777777" w:rsidR="006B7782" w:rsidRDefault="006B7782">
      <w:r>
        <w:rPr>
          <w:color w:val="000000"/>
        </w:rPr>
        <w:separator/>
      </w:r>
    </w:p>
  </w:footnote>
  <w:footnote w:type="continuationSeparator" w:id="0">
    <w:p w14:paraId="013C476D" w14:textId="77777777" w:rsidR="006B7782" w:rsidRDefault="006B7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43CEB"/>
    <w:multiLevelType w:val="multilevel"/>
    <w:tmpl w:val="691E2D58"/>
    <w:styleLink w:val="WWNum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" w15:restartNumberingAfterBreak="0">
    <w:nsid w:val="1EFE27DD"/>
    <w:multiLevelType w:val="multilevel"/>
    <w:tmpl w:val="0F7E9682"/>
    <w:styleLink w:val="WWNum2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" w15:restartNumberingAfterBreak="0">
    <w:nsid w:val="4E12562F"/>
    <w:multiLevelType w:val="hybridMultilevel"/>
    <w:tmpl w:val="313888EE"/>
    <w:lvl w:ilvl="0" w:tplc="FCF4CD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E25571"/>
    <w:multiLevelType w:val="multilevel"/>
    <w:tmpl w:val="150E243C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num w:numId="1" w16cid:durableId="2019430221">
    <w:abstractNumId w:val="0"/>
  </w:num>
  <w:num w:numId="2" w16cid:durableId="1332444215">
    <w:abstractNumId w:val="1"/>
  </w:num>
  <w:num w:numId="3" w16cid:durableId="1043749194">
    <w:abstractNumId w:val="3"/>
  </w:num>
  <w:num w:numId="4" w16cid:durableId="2119905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F76"/>
    <w:rsid w:val="001020E2"/>
    <w:rsid w:val="00180ACF"/>
    <w:rsid w:val="00310F22"/>
    <w:rsid w:val="00475F98"/>
    <w:rsid w:val="0048051F"/>
    <w:rsid w:val="006B7782"/>
    <w:rsid w:val="007A4D74"/>
    <w:rsid w:val="008A0738"/>
    <w:rsid w:val="008B49DC"/>
    <w:rsid w:val="008E0926"/>
    <w:rsid w:val="00A41DBA"/>
    <w:rsid w:val="00A9206E"/>
    <w:rsid w:val="00B74F76"/>
    <w:rsid w:val="00C16283"/>
    <w:rsid w:val="00CD2F86"/>
    <w:rsid w:val="00D80CD7"/>
    <w:rsid w:val="00E045D1"/>
    <w:rsid w:val="00EE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D0F4D7"/>
  <w15:docId w15:val="{4683C079-17C8-41C3-826A-B9C65A1B9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fr-FR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link w:val="StandardCar"/>
    <w:pPr>
      <w:widowControl/>
      <w:suppressAutoHyphens/>
      <w:spacing w:after="160" w:line="25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Paragraphedeliste">
    <w:name w:val="List Paragraph"/>
    <w:basedOn w:val="Standard"/>
    <w:pPr>
      <w:ind w:left="720"/>
    </w:pPr>
  </w:style>
  <w:style w:type="paragraph" w:styleId="Textedebulles">
    <w:name w:val="Balloon Text"/>
    <w:basedOn w:val="Standard"/>
    <w:pPr>
      <w:spacing w:after="0" w:line="240" w:lineRule="auto"/>
    </w:pPr>
    <w:rPr>
      <w:rFonts w:ascii="Tahoma" w:eastAsia="Tahoma" w:hAnsi="Tahoma"/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TextedebullesCar">
    <w:name w:val="Texte de bulles Car"/>
    <w:basedOn w:val="Policepardfaut"/>
    <w:rPr>
      <w:rFonts w:ascii="Tahoma" w:eastAsia="Tahoma" w:hAnsi="Tahoma" w:cs="Tahoma"/>
      <w:sz w:val="16"/>
      <w:szCs w:val="16"/>
    </w:rPr>
  </w:style>
  <w:style w:type="character" w:styleId="Textedelespacerserv">
    <w:name w:val="Placeholder Text"/>
    <w:basedOn w:val="Policepardfaut"/>
    <w:rPr>
      <w:color w:val="808080"/>
    </w:rPr>
  </w:style>
  <w:style w:type="character" w:customStyle="1" w:styleId="ListLabel1">
    <w:name w:val="ListLabel 1"/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paragraph" w:customStyle="1" w:styleId="Gdmath">
    <w:name w:val="Gdmath"/>
    <w:basedOn w:val="Standard"/>
    <w:link w:val="GdmathCar"/>
    <w:rsid w:val="0048051F"/>
    <w:pPr>
      <w:spacing w:after="0" w:line="240" w:lineRule="auto"/>
      <w:jc w:val="center"/>
    </w:pPr>
    <w:rPr>
      <w:rFonts w:ascii="Arial" w:hAnsi="Arial" w:cs="Arial"/>
      <w:bCs/>
      <w:color w:val="000000"/>
      <w:sz w:val="20"/>
      <w:szCs w:val="36"/>
    </w:rPr>
  </w:style>
  <w:style w:type="character" w:customStyle="1" w:styleId="StandardCar">
    <w:name w:val="Standard Car"/>
    <w:basedOn w:val="Policepardfaut"/>
    <w:link w:val="Standard"/>
    <w:rsid w:val="0048051F"/>
  </w:style>
  <w:style w:type="character" w:customStyle="1" w:styleId="GdmathCar">
    <w:name w:val="Gdmath Car"/>
    <w:basedOn w:val="StandardCar"/>
    <w:link w:val="Gdmath"/>
    <w:rsid w:val="0048051F"/>
    <w:rPr>
      <w:rFonts w:ascii="Arial" w:hAnsi="Arial" w:cs="Arial"/>
      <w:bCs/>
      <w:color w:val="000000"/>
      <w:sz w:val="20"/>
      <w:szCs w:val="36"/>
    </w:rPr>
  </w:style>
  <w:style w:type="table" w:styleId="Grilledutableau">
    <w:name w:val="Table Grid"/>
    <w:basedOn w:val="TableauNormal"/>
    <w:uiPriority w:val="39"/>
    <w:rsid w:val="00310F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Aucuneliste"/>
    <w:pPr>
      <w:numPr>
        <w:numId w:val="1"/>
      </w:numPr>
    </w:pPr>
  </w:style>
  <w:style w:type="numbering" w:customStyle="1" w:styleId="WWNum2">
    <w:name w:val="WWNum2"/>
    <w:basedOn w:val="Aucuneliste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nma\Desktop\ABBF560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ABBF560F</Template>
  <TotalTime>17</TotalTime>
  <Pages>1</Pages>
  <Words>113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laurent cazabat</dc:creator>
  <cp:lastModifiedBy>Frédéric Bonmatin</cp:lastModifiedBy>
  <cp:revision>3</cp:revision>
  <cp:lastPrinted>2021-11-25T11:09:00Z</cp:lastPrinted>
  <dcterms:created xsi:type="dcterms:W3CDTF">2026-03-12T15:18:00Z</dcterms:created>
  <dcterms:modified xsi:type="dcterms:W3CDTF">2026-03-12T15:34:00Z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